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954A19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Інформація про стан виконання </w:t>
      </w:r>
    </w:p>
    <w:p w:rsidR="00032324" w:rsidRPr="00954A19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Зведеного та </w:t>
      </w:r>
      <w:r w:rsidR="00032324" w:rsidRPr="00954A19">
        <w:rPr>
          <w:b/>
          <w:sz w:val="32"/>
          <w:szCs w:val="32"/>
        </w:rPr>
        <w:t>Державного бюджет</w:t>
      </w:r>
      <w:r w:rsidRPr="00954A19">
        <w:rPr>
          <w:b/>
          <w:sz w:val="32"/>
          <w:szCs w:val="32"/>
        </w:rPr>
        <w:t>ів</w:t>
      </w:r>
      <w:r w:rsidR="00032324" w:rsidRPr="00954A19">
        <w:rPr>
          <w:b/>
          <w:sz w:val="32"/>
          <w:szCs w:val="32"/>
        </w:rPr>
        <w:t xml:space="preserve"> України </w:t>
      </w:r>
    </w:p>
    <w:p w:rsidR="00032324" w:rsidRPr="00954A19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>за</w:t>
      </w:r>
      <w:r w:rsidR="00032324" w:rsidRPr="00954A19">
        <w:rPr>
          <w:b/>
          <w:sz w:val="32"/>
          <w:szCs w:val="32"/>
        </w:rPr>
        <w:t xml:space="preserve"> </w:t>
      </w:r>
      <w:r w:rsidR="00124A09" w:rsidRPr="00954A19">
        <w:rPr>
          <w:b/>
          <w:sz w:val="32"/>
          <w:szCs w:val="32"/>
        </w:rPr>
        <w:t>січень–</w:t>
      </w:r>
      <w:r w:rsidR="008B7B29" w:rsidRPr="00954A19">
        <w:rPr>
          <w:b/>
          <w:sz w:val="32"/>
          <w:szCs w:val="32"/>
        </w:rPr>
        <w:t>червень</w:t>
      </w:r>
      <w:r w:rsidRPr="00954A19">
        <w:rPr>
          <w:b/>
          <w:sz w:val="32"/>
          <w:szCs w:val="32"/>
        </w:rPr>
        <w:t xml:space="preserve"> </w:t>
      </w:r>
      <w:r w:rsidR="00032324" w:rsidRPr="00954A19">
        <w:rPr>
          <w:b/>
          <w:sz w:val="32"/>
          <w:szCs w:val="32"/>
        </w:rPr>
        <w:t>201</w:t>
      </w:r>
      <w:r w:rsidR="00B65779" w:rsidRPr="00954A19">
        <w:rPr>
          <w:b/>
          <w:sz w:val="32"/>
          <w:szCs w:val="32"/>
          <w:lang w:val="ru-RU"/>
        </w:rPr>
        <w:t>8</w:t>
      </w:r>
      <w:r w:rsidR="00032324" w:rsidRPr="00954A19">
        <w:rPr>
          <w:b/>
          <w:sz w:val="32"/>
          <w:szCs w:val="32"/>
        </w:rPr>
        <w:t xml:space="preserve"> р</w:t>
      </w:r>
      <w:r w:rsidRPr="00954A19">
        <w:rPr>
          <w:b/>
          <w:sz w:val="32"/>
          <w:szCs w:val="32"/>
        </w:rPr>
        <w:t>оку</w:t>
      </w:r>
      <w:r w:rsidR="00032324" w:rsidRPr="00954A19">
        <w:rPr>
          <w:b/>
          <w:sz w:val="32"/>
          <w:szCs w:val="32"/>
        </w:rPr>
        <w:t xml:space="preserve"> </w:t>
      </w:r>
    </w:p>
    <w:p w:rsidR="00032324" w:rsidRPr="00954A19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954A19">
        <w:rPr>
          <w:szCs w:val="28"/>
        </w:rPr>
        <w:t xml:space="preserve">(відповідно до </w:t>
      </w:r>
      <w:r w:rsidR="00A8004F" w:rsidRPr="00954A19">
        <w:rPr>
          <w:szCs w:val="28"/>
        </w:rPr>
        <w:t>місячного</w:t>
      </w:r>
      <w:r w:rsidR="009903B5" w:rsidRPr="00954A19">
        <w:rPr>
          <w:szCs w:val="28"/>
        </w:rPr>
        <w:t xml:space="preserve"> звіту</w:t>
      </w:r>
      <w:r w:rsidRPr="00954A19">
        <w:rPr>
          <w:szCs w:val="28"/>
        </w:rPr>
        <w:t xml:space="preserve"> Державної казначейської служби України </w:t>
      </w:r>
    </w:p>
    <w:p w:rsidR="00032324" w:rsidRPr="00954A19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954A19">
        <w:rPr>
          <w:szCs w:val="28"/>
        </w:rPr>
        <w:t xml:space="preserve">від </w:t>
      </w:r>
      <w:r w:rsidR="00124A09" w:rsidRPr="00954A19">
        <w:rPr>
          <w:szCs w:val="28"/>
        </w:rPr>
        <w:t>25</w:t>
      </w:r>
      <w:r w:rsidRPr="00954A19">
        <w:rPr>
          <w:szCs w:val="28"/>
        </w:rPr>
        <w:t>.</w:t>
      </w:r>
      <w:r w:rsidR="003422D9" w:rsidRPr="00954A19">
        <w:rPr>
          <w:szCs w:val="28"/>
        </w:rPr>
        <w:t>0</w:t>
      </w:r>
      <w:r w:rsidR="008B7B29" w:rsidRPr="00954A19">
        <w:rPr>
          <w:szCs w:val="28"/>
        </w:rPr>
        <w:t>7</w:t>
      </w:r>
      <w:r w:rsidR="00F25600" w:rsidRPr="00954A19">
        <w:rPr>
          <w:szCs w:val="28"/>
        </w:rPr>
        <w:t>.201</w:t>
      </w:r>
      <w:r w:rsidR="00B65779" w:rsidRPr="00954A19">
        <w:rPr>
          <w:szCs w:val="28"/>
        </w:rPr>
        <w:t>8</w:t>
      </w:r>
      <w:r w:rsidRPr="00954A19">
        <w:rPr>
          <w:szCs w:val="28"/>
        </w:rPr>
        <w:t>)</w:t>
      </w:r>
    </w:p>
    <w:p w:rsidR="00E77D94" w:rsidRPr="00954A19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124A09" w:rsidRPr="00954A19">
        <w:rPr>
          <w:b/>
          <w:sz w:val="32"/>
          <w:szCs w:val="32"/>
          <w:u w:val="single"/>
        </w:rPr>
        <w:t>січень–</w:t>
      </w:r>
      <w:r w:rsidR="008B7B29" w:rsidRPr="00954A19">
        <w:rPr>
          <w:b/>
          <w:sz w:val="32"/>
          <w:szCs w:val="32"/>
          <w:u w:val="single"/>
        </w:rPr>
        <w:t>червень</w:t>
      </w:r>
      <w:r w:rsidRPr="00954A19">
        <w:rPr>
          <w:b/>
          <w:sz w:val="32"/>
          <w:szCs w:val="32"/>
          <w:u w:val="single"/>
        </w:rPr>
        <w:t xml:space="preserve"> 2017-2018 рок</w:t>
      </w:r>
      <w:r w:rsidR="00124A09" w:rsidRPr="00954A19">
        <w:rPr>
          <w:b/>
          <w:sz w:val="32"/>
          <w:szCs w:val="32"/>
          <w:u w:val="single"/>
        </w:rPr>
        <w:t>ів</w:t>
      </w:r>
    </w:p>
    <w:p w:rsidR="00E77D94" w:rsidRPr="00954A19" w:rsidRDefault="00CA69C2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CA69C2">
        <w:drawing>
          <wp:inline distT="0" distB="0" distL="0" distR="0">
            <wp:extent cx="6119495" cy="2017416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01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6E3" w:rsidRPr="00954A19" w:rsidRDefault="005C46E3" w:rsidP="005C46E3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ДОХОДИ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Загальна сума </w:t>
      </w:r>
      <w:r w:rsidRPr="00954A19">
        <w:rPr>
          <w:b/>
          <w:sz w:val="28"/>
          <w:szCs w:val="26"/>
        </w:rPr>
        <w:t xml:space="preserve">доходів зведеного бюджету України </w:t>
      </w:r>
      <w:r w:rsidRPr="00954A19">
        <w:rPr>
          <w:sz w:val="28"/>
          <w:szCs w:val="26"/>
        </w:rPr>
        <w:t>за січень–</w:t>
      </w:r>
      <w:r w:rsidR="00632B51" w:rsidRPr="00954A19">
        <w:rPr>
          <w:sz w:val="28"/>
          <w:szCs w:val="26"/>
        </w:rPr>
        <w:t>червень</w:t>
      </w:r>
      <w:r w:rsidRPr="00954A19">
        <w:rPr>
          <w:sz w:val="28"/>
          <w:szCs w:val="26"/>
        </w:rPr>
        <w:t xml:space="preserve"> 2018 року</w:t>
      </w:r>
      <w:r w:rsidRPr="00954A19">
        <w:rPr>
          <w:bCs/>
          <w:i/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становила </w:t>
      </w:r>
      <w:r w:rsidRPr="00954A19">
        <w:rPr>
          <w:rFonts w:cs="Arial"/>
          <w:b/>
          <w:sz w:val="28"/>
          <w:szCs w:val="28"/>
        </w:rPr>
        <w:t xml:space="preserve">567,4 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 xml:space="preserve">71,4 </w:t>
      </w:r>
      <w:r w:rsidRPr="00954A19">
        <w:rPr>
          <w:sz w:val="28"/>
          <w:szCs w:val="26"/>
        </w:rPr>
        <w:t>млрд. грн., або на </w:t>
      </w:r>
      <w:r w:rsidRPr="00954A19">
        <w:rPr>
          <w:b/>
          <w:sz w:val="28"/>
          <w:szCs w:val="26"/>
        </w:rPr>
        <w:t>14,4 </w:t>
      </w:r>
      <w:r w:rsidRPr="00954A19">
        <w:rPr>
          <w:sz w:val="28"/>
          <w:szCs w:val="26"/>
        </w:rPr>
        <w:t xml:space="preserve">відсотка більше ніж за січень–червень 2017 року.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b/>
          <w:sz w:val="28"/>
          <w:szCs w:val="26"/>
        </w:rPr>
        <w:t>Питома вага</w:t>
      </w:r>
      <w:r w:rsidRPr="00954A19">
        <w:rPr>
          <w:sz w:val="28"/>
          <w:szCs w:val="26"/>
        </w:rPr>
        <w:t xml:space="preserve"> </w:t>
      </w:r>
      <w:r w:rsidRPr="00954A19">
        <w:rPr>
          <w:b/>
          <w:sz w:val="28"/>
          <w:szCs w:val="26"/>
        </w:rPr>
        <w:t>податкових надходжень</w:t>
      </w:r>
      <w:r w:rsidRPr="00954A19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954A19">
        <w:rPr>
          <w:b/>
          <w:sz w:val="28"/>
          <w:szCs w:val="26"/>
        </w:rPr>
        <w:t>80,5</w:t>
      </w:r>
      <w:r w:rsidRPr="00954A19">
        <w:rPr>
          <w:sz w:val="28"/>
          <w:szCs w:val="26"/>
        </w:rPr>
        <w:t xml:space="preserve"> відсотка, </w:t>
      </w:r>
      <w:r w:rsidRPr="00954A19">
        <w:rPr>
          <w:b/>
          <w:sz w:val="28"/>
          <w:szCs w:val="26"/>
        </w:rPr>
        <w:t>неподаткових надходжень</w:t>
      </w:r>
      <w:r w:rsidRPr="00954A19">
        <w:rPr>
          <w:sz w:val="28"/>
          <w:szCs w:val="26"/>
        </w:rPr>
        <w:t xml:space="preserve"> – </w:t>
      </w:r>
      <w:r w:rsidRPr="00954A19">
        <w:rPr>
          <w:b/>
          <w:sz w:val="28"/>
          <w:szCs w:val="26"/>
        </w:rPr>
        <w:t>19,2</w:t>
      </w:r>
      <w:r w:rsidRPr="00954A19">
        <w:rPr>
          <w:sz w:val="28"/>
          <w:szCs w:val="26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30,7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– 18,6 </w:t>
      </w:r>
      <w:r w:rsidRPr="00954A19">
        <w:rPr>
          <w:sz w:val="28"/>
          <w:szCs w:val="28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– 10,1 </w:t>
      </w:r>
      <w:r w:rsidRPr="00954A19">
        <w:rPr>
          <w:sz w:val="28"/>
          <w:szCs w:val="26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 w:rsidRPr="00954A19">
        <w:rPr>
          <w:b/>
          <w:sz w:val="28"/>
          <w:szCs w:val="28"/>
        </w:rPr>
        <w:t>9,4</w:t>
      </w:r>
      <w:r w:rsidRPr="00954A19">
        <w:rPr>
          <w:sz w:val="28"/>
          <w:szCs w:val="28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За січень–червень 2018 року </w:t>
      </w:r>
      <w:r w:rsidRPr="00954A19">
        <w:rPr>
          <w:b/>
          <w:sz w:val="28"/>
          <w:szCs w:val="26"/>
        </w:rPr>
        <w:t>Державний бюджет України</w:t>
      </w:r>
      <w:r w:rsidRPr="00954A19">
        <w:rPr>
          <w:sz w:val="28"/>
          <w:szCs w:val="26"/>
        </w:rPr>
        <w:t xml:space="preserve"> отримав </w:t>
      </w:r>
      <w:r w:rsidRPr="00954A19">
        <w:rPr>
          <w:b/>
          <w:sz w:val="28"/>
          <w:szCs w:val="26"/>
        </w:rPr>
        <w:t>449,0 </w:t>
      </w:r>
      <w:r w:rsidRPr="00954A19">
        <w:rPr>
          <w:sz w:val="28"/>
          <w:szCs w:val="26"/>
        </w:rPr>
        <w:t xml:space="preserve">млрд. грн., що </w:t>
      </w:r>
      <w:r w:rsidRPr="00954A19">
        <w:rPr>
          <w:sz w:val="28"/>
          <w:szCs w:val="28"/>
        </w:rPr>
        <w:t xml:space="preserve">на </w:t>
      </w:r>
      <w:r w:rsidRPr="00954A19">
        <w:rPr>
          <w:b/>
          <w:sz w:val="28"/>
          <w:szCs w:val="28"/>
        </w:rPr>
        <w:t xml:space="preserve">54,1 </w:t>
      </w:r>
      <w:r w:rsidRPr="00954A19">
        <w:rPr>
          <w:sz w:val="28"/>
          <w:szCs w:val="28"/>
        </w:rPr>
        <w:t xml:space="preserve">млрд. грн., або на </w:t>
      </w:r>
      <w:r w:rsidRPr="00954A19">
        <w:rPr>
          <w:b/>
          <w:sz w:val="28"/>
          <w:szCs w:val="28"/>
        </w:rPr>
        <w:t>13,7</w:t>
      </w:r>
      <w:r w:rsidRPr="00954A19">
        <w:rPr>
          <w:sz w:val="28"/>
          <w:szCs w:val="28"/>
        </w:rPr>
        <w:t xml:space="preserve"> відсотка більше ніж за </w:t>
      </w:r>
      <w:r w:rsidRPr="00954A19">
        <w:rPr>
          <w:sz w:val="28"/>
          <w:szCs w:val="26"/>
        </w:rPr>
        <w:t xml:space="preserve">січень–червень </w:t>
      </w:r>
      <w:r w:rsidRPr="00954A19">
        <w:rPr>
          <w:sz w:val="28"/>
          <w:szCs w:val="28"/>
        </w:rPr>
        <w:t>2017 року.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954A19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січень–червень 2018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 xml:space="preserve">року становили – </w:t>
      </w:r>
      <w:r w:rsidRPr="00954A19">
        <w:rPr>
          <w:rStyle w:val="fontstyle20"/>
          <w:b/>
          <w:sz w:val="28"/>
          <w:szCs w:val="28"/>
        </w:rPr>
        <w:t>1,9</w:t>
      </w:r>
      <w:r w:rsidRPr="00954A19">
        <w:rPr>
          <w:rStyle w:val="fontstyle20"/>
          <w:b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млрд.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гривень.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Найбільшу </w:t>
      </w:r>
      <w:r w:rsidRPr="00954A19">
        <w:rPr>
          <w:b/>
          <w:sz w:val="28"/>
          <w:szCs w:val="28"/>
        </w:rPr>
        <w:t>питому вагу</w:t>
      </w:r>
      <w:r w:rsidRPr="00954A19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954A19">
        <w:rPr>
          <w:b/>
          <w:sz w:val="28"/>
          <w:szCs w:val="28"/>
        </w:rPr>
        <w:t>податкові надходження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77,8</w:t>
      </w:r>
      <w:r w:rsidRPr="00954A19">
        <w:rPr>
          <w:sz w:val="28"/>
          <w:szCs w:val="28"/>
        </w:rPr>
        <w:t xml:space="preserve"> відсотка, з них: 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38,8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–</w:t>
      </w:r>
      <w:r w:rsidRPr="00954A19">
        <w:rPr>
          <w:b/>
          <w:sz w:val="28"/>
          <w:szCs w:val="26"/>
        </w:rPr>
        <w:t xml:space="preserve"> 11,6 </w:t>
      </w:r>
      <w:r w:rsidRPr="00954A19">
        <w:rPr>
          <w:sz w:val="28"/>
          <w:szCs w:val="26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 w:rsidRPr="00954A19">
        <w:rPr>
          <w:b/>
          <w:sz w:val="28"/>
          <w:szCs w:val="28"/>
        </w:rPr>
        <w:t>11,1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–</w:t>
      </w:r>
      <w:r w:rsidRPr="00954A19">
        <w:rPr>
          <w:b/>
          <w:sz w:val="28"/>
          <w:szCs w:val="28"/>
        </w:rPr>
        <w:t xml:space="preserve"> 9,4 </w:t>
      </w:r>
      <w:r w:rsidRPr="00954A19">
        <w:rPr>
          <w:sz w:val="28"/>
          <w:szCs w:val="28"/>
        </w:rPr>
        <w:t>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Серед </w:t>
      </w:r>
      <w:r w:rsidRPr="00954A19">
        <w:rPr>
          <w:b/>
          <w:sz w:val="28"/>
          <w:szCs w:val="28"/>
        </w:rPr>
        <w:t>неподаткових надходжень</w:t>
      </w:r>
      <w:r w:rsidRPr="00954A19">
        <w:rPr>
          <w:sz w:val="28"/>
          <w:szCs w:val="28"/>
        </w:rPr>
        <w:t xml:space="preserve"> найбільшу питому вагу становили: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lastRenderedPageBreak/>
        <w:t>кошти, що перераховуються НБУ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8,5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власні надходження бюджетних установ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4,1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від продажу 4</w:t>
      </w:r>
      <w:r w:rsidRPr="00954A19">
        <w:rPr>
          <w:i/>
          <w:sz w:val="28"/>
          <w:szCs w:val="28"/>
          <w:lang w:val="en-US"/>
        </w:rPr>
        <w:t>G</w:t>
      </w:r>
      <w:r w:rsidRPr="00954A19">
        <w:rPr>
          <w:i/>
          <w:sz w:val="28"/>
          <w:szCs w:val="28"/>
        </w:rPr>
        <w:t xml:space="preserve"> ліцензій – </w:t>
      </w:r>
      <w:r w:rsidRPr="00954A19">
        <w:rPr>
          <w:b/>
          <w:sz w:val="28"/>
          <w:szCs w:val="28"/>
        </w:rPr>
        <w:t>1,8</w:t>
      </w:r>
      <w:r w:rsidRPr="00954A19">
        <w:rPr>
          <w:sz w:val="28"/>
          <w:szCs w:val="28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</w:rPr>
        <w:t>До загального фонду державного бюджету за січень–червень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</w:rPr>
        <w:t xml:space="preserve">2018 року надійшло </w:t>
      </w:r>
      <w:r w:rsidRPr="00954A19">
        <w:rPr>
          <w:b/>
          <w:sz w:val="28"/>
          <w:szCs w:val="28"/>
        </w:rPr>
        <w:t>409,4</w:t>
      </w:r>
      <w:r w:rsidRPr="00954A19">
        <w:rPr>
          <w:sz w:val="28"/>
          <w:szCs w:val="28"/>
        </w:rPr>
        <w:t> млрд. </w:t>
      </w:r>
      <w:r w:rsidRPr="00954A19">
        <w:rPr>
          <w:sz w:val="28"/>
        </w:rPr>
        <w:t>грн.,</w:t>
      </w:r>
      <w:r w:rsidRPr="00954A19">
        <w:rPr>
          <w:sz w:val="28"/>
          <w:szCs w:val="28"/>
        </w:rPr>
        <w:t xml:space="preserve"> що на </w:t>
      </w:r>
      <w:r w:rsidRPr="00954A19">
        <w:rPr>
          <w:b/>
          <w:sz w:val="28"/>
          <w:szCs w:val="28"/>
        </w:rPr>
        <w:t xml:space="preserve">70,7 </w:t>
      </w:r>
      <w:r w:rsidRPr="00954A19">
        <w:rPr>
          <w:sz w:val="28"/>
          <w:szCs w:val="28"/>
        </w:rPr>
        <w:t xml:space="preserve">млрд. грн., або на </w:t>
      </w:r>
      <w:r w:rsidRPr="00954A19">
        <w:rPr>
          <w:b/>
          <w:sz w:val="28"/>
          <w:szCs w:val="28"/>
        </w:rPr>
        <w:t>20,9</w:t>
      </w:r>
      <w:r w:rsidRPr="00954A19">
        <w:rPr>
          <w:sz w:val="28"/>
          <w:szCs w:val="28"/>
        </w:rPr>
        <w:t xml:space="preserve"> відсотка більше ніж за </w:t>
      </w:r>
      <w:r w:rsidRPr="00954A19">
        <w:rPr>
          <w:sz w:val="28"/>
          <w:szCs w:val="26"/>
        </w:rPr>
        <w:t xml:space="preserve">січень–червень </w:t>
      </w:r>
      <w:r w:rsidRPr="00954A19">
        <w:rPr>
          <w:sz w:val="28"/>
          <w:szCs w:val="28"/>
        </w:rPr>
        <w:t>201</w:t>
      </w:r>
      <w:r w:rsidRPr="00954A19">
        <w:rPr>
          <w:sz w:val="28"/>
          <w:szCs w:val="28"/>
          <w:lang w:val="ru-RU"/>
        </w:rPr>
        <w:t>7</w:t>
      </w:r>
      <w:r w:rsidRPr="00954A19">
        <w:rPr>
          <w:sz w:val="28"/>
          <w:szCs w:val="28"/>
        </w:rPr>
        <w:t> року.</w:t>
      </w:r>
    </w:p>
    <w:p w:rsidR="005C46E3" w:rsidRPr="00954A19" w:rsidRDefault="005C46E3" w:rsidP="005C46E3">
      <w:pPr>
        <w:pStyle w:val="2"/>
        <w:ind w:firstLine="567"/>
        <w:rPr>
          <w:szCs w:val="26"/>
        </w:rPr>
      </w:pPr>
      <w:r w:rsidRPr="00954A19">
        <w:rPr>
          <w:szCs w:val="26"/>
        </w:rPr>
        <w:t>Найбільші надходження до загального фонду державного бюджету у січні–червні</w:t>
      </w:r>
      <w:r w:rsidRPr="00954A19">
        <w:rPr>
          <w:szCs w:val="26"/>
          <w:lang w:val="ru-RU"/>
        </w:rPr>
        <w:t xml:space="preserve"> </w:t>
      </w:r>
      <w:r w:rsidRPr="00954A19">
        <w:rPr>
          <w:szCs w:val="26"/>
        </w:rPr>
        <w:t>2018 року становили: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130,6 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15,8</w:t>
      </w:r>
      <w:r w:rsidRPr="00954A19">
        <w:rPr>
          <w:sz w:val="28"/>
          <w:szCs w:val="26"/>
        </w:rPr>
        <w:t xml:space="preserve"> млрд. грн., або на </w:t>
      </w:r>
      <w:r w:rsidRPr="00954A19">
        <w:rPr>
          <w:b/>
          <w:sz w:val="28"/>
          <w:szCs w:val="26"/>
        </w:rPr>
        <w:t>13,8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</w:t>
      </w:r>
      <w:r w:rsidRPr="00954A19">
        <w:rPr>
          <w:sz w:val="28"/>
          <w:szCs w:val="26"/>
        </w:rPr>
        <w:t xml:space="preserve"> січні–червні </w:t>
      </w:r>
      <w:r w:rsidRPr="00954A19">
        <w:rPr>
          <w:sz w:val="28"/>
          <w:szCs w:val="28"/>
        </w:rPr>
        <w:t>2017 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Fonts w:eastAsia="Calibri"/>
          <w:sz w:val="28"/>
          <w:szCs w:val="28"/>
        </w:rPr>
        <w:t xml:space="preserve">- </w:t>
      </w:r>
      <w:r w:rsidRPr="00954A19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 xml:space="preserve">43,7 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10,4 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 xml:space="preserve">31,2 </w:t>
      </w:r>
      <w:r w:rsidRPr="00954A19">
        <w:rPr>
          <w:sz w:val="28"/>
          <w:szCs w:val="26"/>
        </w:rPr>
        <w:t>відсотка більше</w:t>
      </w:r>
      <w:r w:rsidRPr="00954A19">
        <w:rPr>
          <w:sz w:val="28"/>
          <w:szCs w:val="28"/>
        </w:rPr>
        <w:t xml:space="preserve"> ніж у</w:t>
      </w:r>
      <w:r w:rsidRPr="00954A19">
        <w:rPr>
          <w:sz w:val="28"/>
          <w:szCs w:val="26"/>
        </w:rPr>
        <w:t xml:space="preserve"> січні–червні  </w:t>
      </w:r>
      <w:r w:rsidRPr="00954A19">
        <w:rPr>
          <w:sz w:val="28"/>
          <w:szCs w:val="28"/>
        </w:rPr>
        <w:t xml:space="preserve">2017 року;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податок на прибуток підприємств – 52,2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  <w:lang w:val="ru-RU"/>
        </w:rPr>
        <w:t>20,6 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>64,9</w:t>
      </w:r>
      <w:r w:rsidRPr="00954A19">
        <w:rPr>
          <w:sz w:val="28"/>
          <w:szCs w:val="26"/>
        </w:rPr>
        <w:t xml:space="preserve"> відсотка більше</w:t>
      </w:r>
      <w:r w:rsidRPr="00954A19">
        <w:rPr>
          <w:sz w:val="28"/>
          <w:szCs w:val="28"/>
        </w:rPr>
        <w:t xml:space="preserve"> ніж у </w:t>
      </w:r>
      <w:r w:rsidRPr="00954A19">
        <w:rPr>
          <w:sz w:val="28"/>
          <w:szCs w:val="26"/>
        </w:rPr>
        <w:t xml:space="preserve">січні–червні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 xml:space="preserve">податок та збір на доходи фізичних осіб </w:t>
      </w:r>
      <w:r w:rsidRPr="00954A19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42,3 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7,8</w:t>
      </w:r>
      <w:r w:rsidRPr="00954A19">
        <w:rPr>
          <w:sz w:val="28"/>
          <w:szCs w:val="26"/>
        </w:rPr>
        <w:t xml:space="preserve"> млрд. грн., або на </w:t>
      </w:r>
      <w:r w:rsidRPr="00954A19">
        <w:rPr>
          <w:b/>
          <w:sz w:val="28"/>
          <w:szCs w:val="26"/>
        </w:rPr>
        <w:t>22,5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 </w:t>
      </w:r>
      <w:r w:rsidRPr="00954A19">
        <w:rPr>
          <w:sz w:val="28"/>
          <w:szCs w:val="26"/>
        </w:rPr>
        <w:t xml:space="preserve">січні–червні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>;</w:t>
      </w:r>
    </w:p>
    <w:p w:rsidR="005C46E3" w:rsidRPr="00954A19" w:rsidRDefault="005C46E3" w:rsidP="005C46E3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>акцизний податок</w:t>
      </w:r>
      <w:r w:rsidRPr="00954A19">
        <w:rPr>
          <w:rFonts w:eastAsia="Calibri"/>
          <w:sz w:val="28"/>
          <w:szCs w:val="28"/>
        </w:rPr>
        <w:t xml:space="preserve"> – </w:t>
      </w:r>
      <w:r w:rsidRPr="00954A19">
        <w:rPr>
          <w:rFonts w:eastAsia="Calibri"/>
          <w:b/>
          <w:sz w:val="28"/>
          <w:szCs w:val="28"/>
        </w:rPr>
        <w:t>35,4 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що на </w:t>
      </w:r>
      <w:r w:rsidRPr="00954A19">
        <w:rPr>
          <w:rFonts w:eastAsia="Calibri"/>
          <w:b/>
          <w:sz w:val="28"/>
          <w:szCs w:val="28"/>
        </w:rPr>
        <w:t>7,5 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або на </w:t>
      </w:r>
      <w:r w:rsidRPr="00954A19">
        <w:rPr>
          <w:rFonts w:eastAsia="Calibri"/>
          <w:b/>
          <w:sz w:val="28"/>
          <w:szCs w:val="28"/>
        </w:rPr>
        <w:t>17,4</w:t>
      </w:r>
      <w:r w:rsidRPr="00954A19">
        <w:rPr>
          <w:rFonts w:eastAsia="Calibri"/>
          <w:sz w:val="28"/>
          <w:szCs w:val="28"/>
        </w:rPr>
        <w:t> відсотка менше</w:t>
      </w:r>
      <w:r w:rsidRPr="00954A19">
        <w:rPr>
          <w:rFonts w:eastAsia="Calibri"/>
          <w:b/>
          <w:sz w:val="28"/>
          <w:szCs w:val="28"/>
        </w:rPr>
        <w:t xml:space="preserve"> </w:t>
      </w:r>
      <w:r w:rsidRPr="00954A19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954A19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Держстату зменшення на </w:t>
      </w:r>
      <w:r w:rsidRPr="00954A19">
        <w:rPr>
          <w:rFonts w:eastAsia="Calibri"/>
          <w:b/>
          <w:sz w:val="28"/>
          <w:szCs w:val="28"/>
          <w:lang w:eastAsia="en-US"/>
        </w:rPr>
        <w:t>24,3</w:t>
      </w:r>
      <w:r w:rsidRPr="00954A19">
        <w:rPr>
          <w:rFonts w:eastAsia="Calibri"/>
          <w:sz w:val="28"/>
          <w:szCs w:val="28"/>
          <w:lang w:eastAsia="en-US"/>
        </w:rPr>
        <w:t>% за січень–</w:t>
      </w:r>
      <w:r w:rsidR="00954A19">
        <w:rPr>
          <w:rFonts w:eastAsia="Calibri"/>
          <w:sz w:val="28"/>
          <w:szCs w:val="28"/>
          <w:lang w:eastAsia="en-US"/>
        </w:rPr>
        <w:t>травень</w:t>
      </w:r>
      <w:r w:rsidRPr="00954A19">
        <w:rPr>
          <w:rFonts w:eastAsia="Calibri"/>
          <w:sz w:val="28"/>
          <w:szCs w:val="28"/>
          <w:lang w:eastAsia="en-US"/>
        </w:rPr>
        <w:t xml:space="preserve"> 2018 ро</w:t>
      </w:r>
      <w:r w:rsidR="00C15CC9" w:rsidRPr="00954A19">
        <w:rPr>
          <w:rFonts w:eastAsia="Calibri"/>
          <w:sz w:val="28"/>
          <w:szCs w:val="28"/>
          <w:lang w:eastAsia="en-US"/>
        </w:rPr>
        <w:t>ку до відповідного періоду 2017 </w:t>
      </w:r>
      <w:r w:rsidRPr="00954A19">
        <w:rPr>
          <w:rFonts w:eastAsia="Calibri"/>
          <w:sz w:val="28"/>
          <w:szCs w:val="28"/>
          <w:lang w:eastAsia="en-US"/>
        </w:rPr>
        <w:t>року).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 xml:space="preserve">рентна плата за користування надрами </w:t>
      </w:r>
      <w:r w:rsidRPr="00954A19">
        <w:rPr>
          <w:sz w:val="28"/>
          <w:szCs w:val="26"/>
        </w:rPr>
        <w:t xml:space="preserve">– </w:t>
      </w:r>
      <w:r w:rsidRPr="00954A19">
        <w:rPr>
          <w:b/>
          <w:sz w:val="28"/>
          <w:szCs w:val="26"/>
        </w:rPr>
        <w:t>16,4 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>7,1</w:t>
      </w:r>
      <w:r w:rsidRPr="00954A19">
        <w:rPr>
          <w:sz w:val="28"/>
          <w:szCs w:val="26"/>
        </w:rPr>
        <w:t xml:space="preserve"> млрд. грн., або </w:t>
      </w:r>
      <w:r w:rsidRPr="00954A19">
        <w:rPr>
          <w:b/>
          <w:sz w:val="28"/>
          <w:szCs w:val="26"/>
        </w:rPr>
        <w:t>30,1</w:t>
      </w:r>
      <w:r w:rsidRPr="00954A19">
        <w:rPr>
          <w:sz w:val="28"/>
          <w:szCs w:val="26"/>
        </w:rPr>
        <w:t xml:space="preserve"> відсотка менше</w:t>
      </w:r>
      <w:r w:rsidRPr="00954A19">
        <w:rPr>
          <w:sz w:val="28"/>
          <w:szCs w:val="28"/>
        </w:rPr>
        <w:t xml:space="preserve"> ніж у </w:t>
      </w:r>
      <w:r w:rsidRPr="00954A19">
        <w:rPr>
          <w:sz w:val="28"/>
          <w:szCs w:val="26"/>
        </w:rPr>
        <w:t xml:space="preserve">січні–червні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. </w:t>
      </w:r>
      <w:r w:rsidRPr="00954A19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</w:t>
      </w:r>
      <w:r w:rsidR="00082860">
        <w:rPr>
          <w:sz w:val="28"/>
          <w:szCs w:val="28"/>
        </w:rPr>
        <w:t>, субсидій та компенсацій». З 1 січня </w:t>
      </w:r>
      <w:r w:rsidRPr="00954A19">
        <w:rPr>
          <w:sz w:val="28"/>
          <w:szCs w:val="28"/>
        </w:rPr>
        <w:t>2018 року зазначена постанова скасована та запроваджено монетизацію надання пільг та житлових субсидій;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ввізне мито</w:t>
      </w:r>
      <w:r w:rsidRPr="00954A19">
        <w:rPr>
          <w:sz w:val="28"/>
          <w:szCs w:val="26"/>
        </w:rPr>
        <w:t xml:space="preserve"> – </w:t>
      </w:r>
      <w:r w:rsidRPr="00954A19">
        <w:rPr>
          <w:b/>
          <w:sz w:val="28"/>
          <w:szCs w:val="26"/>
        </w:rPr>
        <w:t>10,2</w:t>
      </w:r>
      <w:r w:rsidRPr="00954A19">
        <w:rPr>
          <w:sz w:val="28"/>
          <w:szCs w:val="26"/>
        </w:rPr>
        <w:t xml:space="preserve"> млрд. грн., що на </w:t>
      </w:r>
      <w:r w:rsidRPr="00954A19">
        <w:rPr>
          <w:b/>
          <w:sz w:val="28"/>
          <w:szCs w:val="26"/>
        </w:rPr>
        <w:t>0,1</w:t>
      </w:r>
      <w:r w:rsidRPr="00954A19">
        <w:rPr>
          <w:sz w:val="28"/>
          <w:szCs w:val="26"/>
        </w:rPr>
        <w:t xml:space="preserve"> млрд. грн., або на </w:t>
      </w:r>
      <w:r w:rsidRPr="00954A19">
        <w:rPr>
          <w:b/>
          <w:sz w:val="28"/>
          <w:szCs w:val="26"/>
        </w:rPr>
        <w:t>0,7 </w:t>
      </w:r>
      <w:r w:rsidRPr="00954A19">
        <w:rPr>
          <w:sz w:val="28"/>
          <w:szCs w:val="26"/>
        </w:rPr>
        <w:t>відсотка</w:t>
      </w:r>
      <w:r w:rsidRPr="00954A19">
        <w:rPr>
          <w:sz w:val="28"/>
          <w:szCs w:val="28"/>
        </w:rPr>
        <w:t xml:space="preserve"> більше ніж у </w:t>
      </w:r>
      <w:r w:rsidRPr="00954A19">
        <w:rPr>
          <w:sz w:val="28"/>
          <w:szCs w:val="26"/>
        </w:rPr>
        <w:t xml:space="preserve">січні–червні </w:t>
      </w:r>
      <w:r w:rsidRPr="00954A19">
        <w:rPr>
          <w:sz w:val="28"/>
          <w:szCs w:val="28"/>
        </w:rPr>
        <w:t>2017 року;</w:t>
      </w:r>
    </w:p>
    <w:p w:rsidR="005C46E3" w:rsidRPr="00954A19" w:rsidRDefault="005C46E3" w:rsidP="005C46E3">
      <w:pPr>
        <w:ind w:firstLine="567"/>
        <w:jc w:val="both"/>
        <w:rPr>
          <w:rStyle w:val="fontstyle20"/>
          <w:sz w:val="28"/>
          <w:szCs w:val="28"/>
        </w:rPr>
      </w:pPr>
      <w:r w:rsidRPr="00954A19">
        <w:rPr>
          <w:sz w:val="28"/>
          <w:szCs w:val="26"/>
        </w:rPr>
        <w:t xml:space="preserve">За січень–червень 2018 року за загальним фондом державного бюджету </w:t>
      </w:r>
      <w:r w:rsidRPr="00954A19">
        <w:rPr>
          <w:b/>
          <w:sz w:val="28"/>
          <w:szCs w:val="26"/>
        </w:rPr>
        <w:t xml:space="preserve">відшкодовано ПДВ </w:t>
      </w:r>
      <w:r w:rsidRPr="00954A19">
        <w:rPr>
          <w:sz w:val="28"/>
          <w:szCs w:val="26"/>
        </w:rPr>
        <w:t xml:space="preserve">у сумі </w:t>
      </w:r>
      <w:r w:rsidRPr="00954A19">
        <w:rPr>
          <w:b/>
          <w:sz w:val="28"/>
          <w:szCs w:val="26"/>
        </w:rPr>
        <w:t>64,4</w:t>
      </w:r>
      <w:r w:rsidRPr="00954A19">
        <w:rPr>
          <w:sz w:val="28"/>
          <w:szCs w:val="26"/>
        </w:rPr>
        <w:t xml:space="preserve"> млрд. грн., що на </w:t>
      </w:r>
      <w:r w:rsidRPr="00954A19">
        <w:rPr>
          <w:b/>
          <w:sz w:val="28"/>
          <w:szCs w:val="26"/>
        </w:rPr>
        <w:t>7,5</w:t>
      </w:r>
      <w:r w:rsidRPr="00954A19">
        <w:rPr>
          <w:sz w:val="28"/>
          <w:szCs w:val="26"/>
        </w:rPr>
        <w:t xml:space="preserve"> млрд. грн. більше ніж за січень–червень 2017 року</w:t>
      </w:r>
      <w:r w:rsidRPr="00954A19">
        <w:rPr>
          <w:rStyle w:val="fontstyle20"/>
          <w:sz w:val="28"/>
          <w:szCs w:val="28"/>
        </w:rPr>
        <w:t xml:space="preserve">. </w:t>
      </w:r>
    </w:p>
    <w:p w:rsidR="005C46E3" w:rsidRPr="00954A19" w:rsidRDefault="005C46E3" w:rsidP="005C46E3">
      <w:pPr>
        <w:ind w:firstLine="567"/>
        <w:jc w:val="both"/>
        <w:rPr>
          <w:szCs w:val="28"/>
        </w:rPr>
      </w:pPr>
      <w:r w:rsidRPr="00954A19">
        <w:rPr>
          <w:sz w:val="28"/>
          <w:szCs w:val="26"/>
        </w:rPr>
        <w:t xml:space="preserve">До спеціального фонду державного бюджету за січень–червень 2018 року надійшло </w:t>
      </w:r>
      <w:r w:rsidRPr="00954A19">
        <w:rPr>
          <w:b/>
          <w:sz w:val="28"/>
          <w:szCs w:val="26"/>
        </w:rPr>
        <w:t>39,6 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</w:rPr>
        <w:t xml:space="preserve">16,6 </w:t>
      </w:r>
      <w:r w:rsidRPr="00954A19">
        <w:rPr>
          <w:sz w:val="28"/>
          <w:szCs w:val="26"/>
        </w:rPr>
        <w:t xml:space="preserve">млрд. грн., або на </w:t>
      </w:r>
      <w:r w:rsidRPr="00954A19">
        <w:rPr>
          <w:b/>
          <w:sz w:val="28"/>
          <w:szCs w:val="26"/>
        </w:rPr>
        <w:t>29,6 </w:t>
      </w:r>
      <w:r w:rsidRPr="00954A19">
        <w:rPr>
          <w:sz w:val="28"/>
          <w:szCs w:val="26"/>
        </w:rPr>
        <w:t>відсотка менше ніж за аналогічний період минулого року</w:t>
      </w:r>
      <w:r w:rsidRPr="00954A19">
        <w:rPr>
          <w:sz w:val="28"/>
          <w:szCs w:val="28"/>
        </w:rPr>
        <w:t>,</w:t>
      </w:r>
      <w:r w:rsidRPr="00954A19">
        <w:t xml:space="preserve"> </w:t>
      </w:r>
      <w:r w:rsidRPr="00954A19">
        <w:rPr>
          <w:rFonts w:eastAsia="Calibri"/>
          <w:sz w:val="28"/>
          <w:szCs w:val="28"/>
        </w:rPr>
        <w:t>що пояснюється тим, що у квітні 2017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</w:t>
      </w:r>
      <w:r w:rsidRPr="00954A19">
        <w:rPr>
          <w:rFonts w:eastAsia="Calibri"/>
          <w:sz w:val="28"/>
          <w:szCs w:val="28"/>
        </w:rPr>
        <w:lastRenderedPageBreak/>
        <w:t xml:space="preserve">пов'язаного з корупцією правопорушення у сумі </w:t>
      </w:r>
      <w:r w:rsidRPr="00954A19">
        <w:rPr>
          <w:rFonts w:eastAsia="Calibri"/>
          <w:b/>
          <w:sz w:val="28"/>
          <w:szCs w:val="28"/>
        </w:rPr>
        <w:t>29,7</w:t>
      </w:r>
      <w:r w:rsidRPr="00954A19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січень-червень лише </w:t>
      </w:r>
      <w:r w:rsidRPr="00954A19">
        <w:rPr>
          <w:rFonts w:eastAsia="Calibri"/>
          <w:b/>
          <w:sz w:val="28"/>
          <w:szCs w:val="28"/>
        </w:rPr>
        <w:t>64,9</w:t>
      </w:r>
      <w:r w:rsidRPr="00954A19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</w:t>
      </w:r>
      <w:r w:rsidR="00C15CC9" w:rsidRPr="00954A19">
        <w:rPr>
          <w:rFonts w:eastAsia="Calibri"/>
          <w:sz w:val="28"/>
          <w:szCs w:val="28"/>
        </w:rPr>
        <w:t>державного бюджету з 01.01.2018 </w:t>
      </w:r>
      <w:r w:rsidRPr="00954A19">
        <w:rPr>
          <w:rFonts w:eastAsia="Calibri"/>
          <w:sz w:val="28"/>
          <w:szCs w:val="28"/>
        </w:rPr>
        <w:t xml:space="preserve">року зараховується </w:t>
      </w:r>
      <w:r w:rsidRPr="00954A19">
        <w:rPr>
          <w:rFonts w:eastAsia="Calibri"/>
          <w:b/>
          <w:sz w:val="28"/>
          <w:szCs w:val="28"/>
        </w:rPr>
        <w:t>50</w:t>
      </w:r>
      <w:r w:rsidRPr="00954A19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954A19">
        <w:rPr>
          <w:sz w:val="28"/>
          <w:szCs w:val="28"/>
        </w:rPr>
        <w:t>.</w:t>
      </w:r>
    </w:p>
    <w:p w:rsidR="005C46E3" w:rsidRPr="00954A19" w:rsidRDefault="005C46E3" w:rsidP="005C46E3">
      <w:pPr>
        <w:pStyle w:val="2"/>
        <w:spacing w:after="120"/>
        <w:ind w:firstLine="720"/>
        <w:rPr>
          <w:szCs w:val="26"/>
        </w:rPr>
      </w:pPr>
      <w:r w:rsidRPr="00954A19">
        <w:rPr>
          <w:b/>
          <w:szCs w:val="26"/>
        </w:rPr>
        <w:t>В</w:t>
      </w:r>
      <w:r w:rsidRPr="00954A19">
        <w:rPr>
          <w:b/>
          <w:szCs w:val="28"/>
        </w:rPr>
        <w:t>ласні надходження бюджетних установ</w:t>
      </w:r>
      <w:r w:rsidRPr="00954A19">
        <w:rPr>
          <w:szCs w:val="28"/>
        </w:rPr>
        <w:t xml:space="preserve"> становили </w:t>
      </w:r>
      <w:r w:rsidRPr="00954A19">
        <w:rPr>
          <w:b/>
          <w:szCs w:val="28"/>
        </w:rPr>
        <w:t xml:space="preserve">18,6 </w:t>
      </w:r>
      <w:r w:rsidRPr="00954A19">
        <w:rPr>
          <w:szCs w:val="28"/>
        </w:rPr>
        <w:t>млрд. грн</w:t>
      </w:r>
      <w:r w:rsidRPr="00954A19">
        <w:rPr>
          <w:szCs w:val="26"/>
        </w:rPr>
        <w:t xml:space="preserve">., що становить </w:t>
      </w:r>
      <w:r w:rsidR="004F3260">
        <w:rPr>
          <w:b/>
          <w:szCs w:val="26"/>
        </w:rPr>
        <w:t>46,9</w:t>
      </w:r>
      <w:r w:rsidRPr="00954A19">
        <w:rPr>
          <w:b/>
          <w:szCs w:val="26"/>
        </w:rPr>
        <w:t> </w:t>
      </w:r>
      <w:r w:rsidR="004F3260">
        <w:rPr>
          <w:szCs w:val="26"/>
        </w:rPr>
        <w:t>відсотка</w:t>
      </w:r>
      <w:r w:rsidRPr="00954A19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954A19">
        <w:rPr>
          <w:b/>
          <w:szCs w:val="26"/>
        </w:rPr>
        <w:t xml:space="preserve">3,6 </w:t>
      </w:r>
      <w:r w:rsidRPr="00954A19">
        <w:rPr>
          <w:szCs w:val="26"/>
        </w:rPr>
        <w:t xml:space="preserve">млрд. грн., або на </w:t>
      </w:r>
      <w:r w:rsidRPr="00954A19">
        <w:rPr>
          <w:b/>
          <w:szCs w:val="26"/>
        </w:rPr>
        <w:t>23,9 </w:t>
      </w:r>
      <w:r w:rsidRPr="00954A19">
        <w:rPr>
          <w:szCs w:val="26"/>
        </w:rPr>
        <w:t>відсотка.</w:t>
      </w:r>
    </w:p>
    <w:p w:rsidR="002D7A2A" w:rsidRPr="00954A19" w:rsidRDefault="002D7A2A" w:rsidP="002D7A2A"/>
    <w:p w:rsidR="00B51BA9" w:rsidRPr="00954A19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ВИДАТКИ ТА КРЕДИТУВАННЯ</w:t>
      </w:r>
    </w:p>
    <w:p w:rsidR="006A52E8" w:rsidRPr="00954A19" w:rsidRDefault="006A52E8" w:rsidP="006A52E8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Загальна сума касових </w:t>
      </w:r>
      <w:r w:rsidRPr="00954A19">
        <w:rPr>
          <w:b/>
          <w:sz w:val="28"/>
          <w:szCs w:val="26"/>
        </w:rPr>
        <w:t xml:space="preserve">видатків зведеного бюджету України </w:t>
      </w:r>
      <w:r w:rsidRPr="00954A19">
        <w:rPr>
          <w:sz w:val="28"/>
          <w:szCs w:val="26"/>
        </w:rPr>
        <w:t xml:space="preserve">за </w:t>
      </w:r>
      <w:r w:rsidR="00AE655E" w:rsidRPr="00954A19">
        <w:rPr>
          <w:sz w:val="28"/>
          <w:szCs w:val="26"/>
        </w:rPr>
        <w:t>січень–</w:t>
      </w:r>
      <w:r w:rsidR="00774562" w:rsidRPr="00954A19">
        <w:rPr>
          <w:sz w:val="28"/>
          <w:szCs w:val="26"/>
        </w:rPr>
        <w:t>червень</w:t>
      </w:r>
      <w:r w:rsidRPr="00954A19">
        <w:rPr>
          <w:sz w:val="28"/>
          <w:szCs w:val="26"/>
        </w:rPr>
        <w:t xml:space="preserve"> 201</w:t>
      </w:r>
      <w:r w:rsidRPr="00954A19">
        <w:rPr>
          <w:sz w:val="28"/>
          <w:szCs w:val="26"/>
          <w:lang w:val="ru-RU"/>
        </w:rPr>
        <w:t>8</w:t>
      </w:r>
      <w:r w:rsidRPr="00954A19">
        <w:rPr>
          <w:sz w:val="28"/>
          <w:szCs w:val="26"/>
        </w:rPr>
        <w:t xml:space="preserve"> року становила </w:t>
      </w:r>
      <w:r w:rsidR="00774562" w:rsidRPr="00954A19">
        <w:rPr>
          <w:b/>
          <w:bCs/>
          <w:sz w:val="28"/>
          <w:szCs w:val="28"/>
          <w:lang w:val="ru-RU" w:eastAsia="uk-UA"/>
        </w:rPr>
        <w:t>557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6"/>
        </w:rPr>
        <w:t xml:space="preserve">млрд. грн., що </w:t>
      </w:r>
      <w:r w:rsidRPr="00954A19">
        <w:rPr>
          <w:sz w:val="28"/>
          <w:szCs w:val="28"/>
        </w:rPr>
        <w:t xml:space="preserve">на </w:t>
      </w:r>
      <w:r w:rsidR="00774562" w:rsidRPr="00954A19">
        <w:rPr>
          <w:b/>
          <w:sz w:val="28"/>
          <w:szCs w:val="28"/>
        </w:rPr>
        <w:t>25</w:t>
      </w:r>
      <w:r w:rsidRPr="00954A19">
        <w:rPr>
          <w:b/>
          <w:sz w:val="28"/>
          <w:szCs w:val="28"/>
        </w:rPr>
        <w:t>,5 </w:t>
      </w:r>
      <w:r w:rsidRPr="00954A19">
        <w:rPr>
          <w:sz w:val="28"/>
          <w:szCs w:val="28"/>
        </w:rPr>
        <w:t>відсотка</w:t>
      </w:r>
      <w:r w:rsidRPr="00954A19">
        <w:rPr>
          <w:sz w:val="28"/>
          <w:szCs w:val="26"/>
        </w:rPr>
        <w:t>, або на </w:t>
      </w:r>
      <w:r w:rsidR="00774562" w:rsidRPr="00954A19">
        <w:rPr>
          <w:b/>
          <w:bCs/>
          <w:sz w:val="28"/>
          <w:szCs w:val="28"/>
          <w:lang w:eastAsia="uk-UA"/>
        </w:rPr>
        <w:t>113,2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6"/>
        </w:rPr>
        <w:t>млрд. грн. більше ніж за січень</w:t>
      </w:r>
      <w:r w:rsidR="00774562" w:rsidRPr="00954A19">
        <w:rPr>
          <w:sz w:val="28"/>
          <w:szCs w:val="26"/>
        </w:rPr>
        <w:t>–червень</w:t>
      </w:r>
      <w:r w:rsidRPr="00954A19">
        <w:rPr>
          <w:sz w:val="28"/>
          <w:szCs w:val="26"/>
        </w:rPr>
        <w:t xml:space="preserve"> 2017 року.</w:t>
      </w:r>
    </w:p>
    <w:p w:rsidR="006A52E8" w:rsidRPr="00954A19" w:rsidRDefault="006A52E8" w:rsidP="006A52E8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У структурі видатків </w:t>
      </w:r>
      <w:r w:rsidRPr="00954A19">
        <w:rPr>
          <w:b/>
          <w:sz w:val="28"/>
          <w:szCs w:val="26"/>
        </w:rPr>
        <w:t xml:space="preserve">зведеного бюджету України </w:t>
      </w:r>
      <w:r w:rsidRPr="00954A19">
        <w:rPr>
          <w:sz w:val="28"/>
          <w:szCs w:val="26"/>
        </w:rPr>
        <w:t>найбільші частки припадають на</w:t>
      </w:r>
      <w:r w:rsidRPr="00954A19">
        <w:rPr>
          <w:sz w:val="28"/>
          <w:szCs w:val="28"/>
        </w:rPr>
        <w:t xml:space="preserve"> соціальний захист та соціальне забезпечення (</w:t>
      </w:r>
      <w:r w:rsidR="00774562" w:rsidRPr="00954A19">
        <w:rPr>
          <w:b/>
          <w:sz w:val="28"/>
          <w:szCs w:val="28"/>
        </w:rPr>
        <w:t>30,2</w:t>
      </w:r>
      <w:r w:rsidRPr="00954A19">
        <w:rPr>
          <w:sz w:val="28"/>
          <w:szCs w:val="28"/>
        </w:rPr>
        <w:t xml:space="preserve"> відсотка), на освіту (</w:t>
      </w:r>
      <w:r w:rsidR="00774562" w:rsidRPr="00954A19">
        <w:rPr>
          <w:b/>
          <w:sz w:val="28"/>
          <w:szCs w:val="28"/>
        </w:rPr>
        <w:t xml:space="preserve">18,8 </w:t>
      </w:r>
      <w:r w:rsidRPr="00954A19">
        <w:rPr>
          <w:sz w:val="28"/>
          <w:szCs w:val="28"/>
        </w:rPr>
        <w:t>відсотка), на обслуговування боргу (</w:t>
      </w:r>
      <w:r w:rsidR="00774562" w:rsidRPr="00954A19">
        <w:rPr>
          <w:b/>
          <w:sz w:val="28"/>
          <w:szCs w:val="28"/>
        </w:rPr>
        <w:t>10</w:t>
      </w:r>
      <w:r w:rsidRPr="00954A19">
        <w:rPr>
          <w:sz w:val="28"/>
          <w:szCs w:val="28"/>
        </w:rPr>
        <w:t xml:space="preserve"> відсотків), на громадський порядок, безпеку та судову владу (</w:t>
      </w:r>
      <w:r w:rsidRPr="00954A19">
        <w:rPr>
          <w:b/>
          <w:sz w:val="28"/>
          <w:szCs w:val="28"/>
        </w:rPr>
        <w:t>8,</w:t>
      </w:r>
      <w:r w:rsidR="00774562" w:rsidRPr="00954A19">
        <w:rPr>
          <w:b/>
          <w:sz w:val="28"/>
          <w:szCs w:val="28"/>
        </w:rPr>
        <w:t>6</w:t>
      </w:r>
      <w:r w:rsidRPr="00954A19">
        <w:rPr>
          <w:sz w:val="28"/>
          <w:szCs w:val="28"/>
        </w:rPr>
        <w:t xml:space="preserve"> відсотка) та на охорону здоров’я (</w:t>
      </w:r>
      <w:r w:rsidR="00774562" w:rsidRPr="00954A19">
        <w:rPr>
          <w:b/>
          <w:sz w:val="28"/>
          <w:szCs w:val="28"/>
        </w:rPr>
        <w:t>8,6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відсотка).</w:t>
      </w:r>
    </w:p>
    <w:p w:rsidR="006A52E8" w:rsidRPr="00954A19" w:rsidRDefault="006A52E8" w:rsidP="006A52E8">
      <w:pPr>
        <w:ind w:firstLine="567"/>
        <w:jc w:val="both"/>
        <w:rPr>
          <w:sz w:val="28"/>
          <w:szCs w:val="28"/>
        </w:rPr>
      </w:pPr>
      <w:r w:rsidRPr="00954A19">
        <w:rPr>
          <w:b/>
          <w:sz w:val="28"/>
          <w:szCs w:val="28"/>
        </w:rPr>
        <w:t>Касові видатки Державного бюджету України</w:t>
      </w:r>
      <w:r w:rsidRPr="00954A19">
        <w:rPr>
          <w:sz w:val="28"/>
          <w:szCs w:val="28"/>
        </w:rPr>
        <w:t xml:space="preserve"> за </w:t>
      </w:r>
      <w:r w:rsidR="00AE655E" w:rsidRPr="00954A19">
        <w:rPr>
          <w:sz w:val="28"/>
          <w:szCs w:val="26"/>
        </w:rPr>
        <w:t>січень–</w:t>
      </w:r>
      <w:r w:rsidR="00554015" w:rsidRPr="00954A19">
        <w:rPr>
          <w:sz w:val="28"/>
          <w:szCs w:val="26"/>
        </w:rPr>
        <w:t xml:space="preserve">червень </w:t>
      </w:r>
      <w:r w:rsidRPr="00954A19">
        <w:rPr>
          <w:sz w:val="28"/>
          <w:szCs w:val="26"/>
        </w:rPr>
        <w:t xml:space="preserve">2018 року </w:t>
      </w:r>
      <w:r w:rsidRPr="00954A19">
        <w:rPr>
          <w:sz w:val="28"/>
          <w:szCs w:val="28"/>
        </w:rPr>
        <w:t xml:space="preserve">становили </w:t>
      </w:r>
      <w:r w:rsidR="00554015" w:rsidRPr="00954A19">
        <w:rPr>
          <w:b/>
          <w:bCs/>
          <w:iCs/>
          <w:sz w:val="28"/>
          <w:szCs w:val="28"/>
          <w:lang w:eastAsia="uk-UA"/>
        </w:rPr>
        <w:t>459</w:t>
      </w:r>
      <w:r w:rsidRPr="00954A19">
        <w:rPr>
          <w:b/>
          <w:bCs/>
          <w:i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грн., що на </w:t>
      </w:r>
      <w:r w:rsidR="00554015" w:rsidRPr="00954A19">
        <w:rPr>
          <w:b/>
          <w:sz w:val="28"/>
          <w:szCs w:val="28"/>
        </w:rPr>
        <w:t>25,4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відсотка, або на </w:t>
      </w:r>
      <w:r w:rsidRPr="00954A19">
        <w:rPr>
          <w:b/>
          <w:sz w:val="28"/>
          <w:szCs w:val="28"/>
        </w:rPr>
        <w:t>9</w:t>
      </w:r>
      <w:r w:rsidR="00554015" w:rsidRPr="00954A19">
        <w:rPr>
          <w:b/>
          <w:sz w:val="28"/>
          <w:szCs w:val="28"/>
        </w:rPr>
        <w:t>2</w:t>
      </w:r>
      <w:r w:rsidRPr="00954A19">
        <w:rPr>
          <w:b/>
          <w:sz w:val="28"/>
          <w:szCs w:val="28"/>
        </w:rPr>
        <w:t>,9</w:t>
      </w:r>
      <w:r w:rsidRPr="00954A19">
        <w:rPr>
          <w:b/>
          <w:i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 більше за </w:t>
      </w:r>
      <w:r w:rsidR="00AE655E" w:rsidRPr="00954A19">
        <w:rPr>
          <w:sz w:val="28"/>
          <w:szCs w:val="26"/>
        </w:rPr>
        <w:t>січень–</w:t>
      </w:r>
      <w:r w:rsidR="00554015" w:rsidRPr="00954A19">
        <w:rPr>
          <w:sz w:val="28"/>
          <w:szCs w:val="26"/>
        </w:rPr>
        <w:t>червень</w:t>
      </w:r>
      <w:r w:rsidR="00AE655E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 року.</w:t>
      </w:r>
    </w:p>
    <w:p w:rsidR="006A52E8" w:rsidRPr="00954A19" w:rsidRDefault="006A52E8" w:rsidP="006A52E8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954A19">
        <w:rPr>
          <w:b/>
          <w:sz w:val="28"/>
          <w:szCs w:val="28"/>
        </w:rPr>
        <w:t>Державного бюджету України</w:t>
      </w:r>
      <w:r w:rsidRPr="00954A19">
        <w:rPr>
          <w:sz w:val="28"/>
          <w:szCs w:val="28"/>
        </w:rPr>
        <w:t xml:space="preserve"> становили такі:</w:t>
      </w:r>
    </w:p>
    <w:p w:rsidR="006A52E8" w:rsidRPr="00954A19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міжбюджетні трансферти – </w:t>
      </w:r>
      <w:r w:rsidR="005C46E3" w:rsidRPr="00954A19">
        <w:rPr>
          <w:b/>
          <w:sz w:val="28"/>
          <w:szCs w:val="28"/>
        </w:rPr>
        <w:t>37</w:t>
      </w:r>
      <w:r w:rsidR="005C46E3" w:rsidRPr="00954A19">
        <w:rPr>
          <w:sz w:val="28"/>
          <w:szCs w:val="28"/>
        </w:rPr>
        <w:t xml:space="preserve"> відсотків</w:t>
      </w:r>
      <w:r w:rsidRPr="00954A19">
        <w:rPr>
          <w:sz w:val="28"/>
          <w:szCs w:val="28"/>
        </w:rPr>
        <w:t>;</w:t>
      </w:r>
    </w:p>
    <w:p w:rsidR="006A52E8" w:rsidRPr="00954A19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соціальний захист та соціальне забезпечення – </w:t>
      </w:r>
      <w:r w:rsidR="00C15CC9" w:rsidRPr="00954A19">
        <w:rPr>
          <w:b/>
          <w:sz w:val="28"/>
          <w:szCs w:val="28"/>
        </w:rPr>
        <w:t>16,8</w:t>
      </w:r>
      <w:r w:rsidRPr="00954A19">
        <w:rPr>
          <w:sz w:val="28"/>
          <w:szCs w:val="28"/>
        </w:rPr>
        <w:t xml:space="preserve"> відсотка;</w:t>
      </w:r>
    </w:p>
    <w:p w:rsidR="006A52E8" w:rsidRPr="00954A19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обслуговування боргу – </w:t>
      </w:r>
      <w:r w:rsidR="00C15CC9" w:rsidRPr="00954A19">
        <w:rPr>
          <w:b/>
          <w:sz w:val="28"/>
          <w:szCs w:val="28"/>
        </w:rPr>
        <w:t>12,1</w:t>
      </w:r>
      <w:r w:rsidRPr="00954A19">
        <w:rPr>
          <w:sz w:val="28"/>
          <w:szCs w:val="28"/>
        </w:rPr>
        <w:t xml:space="preserve"> відсотка;</w:t>
      </w:r>
    </w:p>
    <w:p w:rsidR="006A52E8" w:rsidRPr="00954A19" w:rsidRDefault="006A52E8" w:rsidP="006A52E8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громадський порядок, безпека та судова влада – </w:t>
      </w:r>
      <w:r w:rsidRPr="00954A19">
        <w:rPr>
          <w:b/>
          <w:sz w:val="28"/>
          <w:szCs w:val="28"/>
        </w:rPr>
        <w:t>10</w:t>
      </w:r>
      <w:r w:rsidR="00C15CC9" w:rsidRPr="00954A19">
        <w:rPr>
          <w:b/>
          <w:sz w:val="28"/>
          <w:szCs w:val="28"/>
        </w:rPr>
        <w:t>,4</w:t>
      </w:r>
      <w:r w:rsidRPr="00954A19">
        <w:rPr>
          <w:sz w:val="28"/>
          <w:szCs w:val="28"/>
        </w:rPr>
        <w:t xml:space="preserve"> відсотка.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b/>
          <w:sz w:val="28"/>
          <w:szCs w:val="28"/>
        </w:rPr>
        <w:t>Касові видатки загального фонду</w:t>
      </w:r>
      <w:r w:rsidRPr="00954A19">
        <w:rPr>
          <w:sz w:val="28"/>
          <w:szCs w:val="28"/>
        </w:rPr>
        <w:t xml:space="preserve"> державного бюджету за </w:t>
      </w:r>
      <w:r w:rsidRPr="00954A19">
        <w:rPr>
          <w:sz w:val="28"/>
          <w:szCs w:val="26"/>
        </w:rPr>
        <w:t>січень</w:t>
      </w:r>
      <w:r w:rsidR="00C15CC9" w:rsidRPr="00954A19">
        <w:rPr>
          <w:sz w:val="28"/>
          <w:szCs w:val="26"/>
        </w:rPr>
        <w:t xml:space="preserve">–червень </w:t>
      </w:r>
      <w:r w:rsidRPr="00954A19">
        <w:rPr>
          <w:sz w:val="28"/>
          <w:szCs w:val="26"/>
        </w:rPr>
        <w:t xml:space="preserve">2018 року </w:t>
      </w:r>
      <w:r w:rsidRPr="00954A19">
        <w:rPr>
          <w:sz w:val="28"/>
          <w:szCs w:val="28"/>
        </w:rPr>
        <w:t xml:space="preserve">становили </w:t>
      </w:r>
      <w:r w:rsidR="00C15CC9" w:rsidRPr="00954A19">
        <w:rPr>
          <w:b/>
          <w:iCs/>
          <w:sz w:val="28"/>
          <w:szCs w:val="28"/>
          <w:lang w:eastAsia="uk-UA"/>
        </w:rPr>
        <w:t>424,8</w:t>
      </w:r>
      <w:r w:rsidRPr="00954A19">
        <w:rPr>
          <w:b/>
          <w:i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 грн., що більше за</w:t>
      </w:r>
      <w:r w:rsidRPr="00954A19">
        <w:rPr>
          <w:sz w:val="28"/>
          <w:szCs w:val="26"/>
        </w:rPr>
        <w:t xml:space="preserve"> </w:t>
      </w:r>
      <w:r w:rsidR="00AE655E" w:rsidRPr="00954A19">
        <w:rPr>
          <w:sz w:val="28"/>
          <w:szCs w:val="26"/>
        </w:rPr>
        <w:t>січень</w:t>
      </w:r>
      <w:r w:rsidR="00C15CC9" w:rsidRPr="00954A19">
        <w:rPr>
          <w:sz w:val="28"/>
          <w:szCs w:val="26"/>
        </w:rPr>
        <w:t xml:space="preserve">–червень </w:t>
      </w:r>
      <w:r w:rsidRPr="00954A19">
        <w:rPr>
          <w:sz w:val="28"/>
          <w:szCs w:val="28"/>
        </w:rPr>
        <w:t>2017 року на </w:t>
      </w:r>
      <w:r w:rsidR="00C15CC9" w:rsidRPr="00954A19">
        <w:rPr>
          <w:b/>
          <w:sz w:val="28"/>
          <w:szCs w:val="28"/>
          <w:lang w:eastAsia="uk-UA"/>
        </w:rPr>
        <w:t>82,4</w:t>
      </w:r>
      <w:r w:rsidRPr="00954A19">
        <w:rPr>
          <w:b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млн. гривень. </w:t>
      </w:r>
    </w:p>
    <w:p w:rsidR="006A52E8" w:rsidRPr="00954A19" w:rsidRDefault="006A52E8" w:rsidP="006A52E8">
      <w:pPr>
        <w:keepNext/>
        <w:ind w:left="-284" w:right="-1" w:firstLine="851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Видатки </w:t>
      </w:r>
      <w:r w:rsidRPr="00954A19">
        <w:rPr>
          <w:b/>
          <w:sz w:val="28"/>
          <w:szCs w:val="28"/>
        </w:rPr>
        <w:t>загального фонду</w:t>
      </w:r>
      <w:r w:rsidRPr="00954A19">
        <w:rPr>
          <w:sz w:val="28"/>
          <w:szCs w:val="28"/>
        </w:rPr>
        <w:t xml:space="preserve"> державного бюджету на:</w:t>
      </w:r>
    </w:p>
    <w:p w:rsidR="006A52E8" w:rsidRPr="00954A19" w:rsidRDefault="006A52E8" w:rsidP="006A52E8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заробітну плату з нарахуваннями</w:t>
      </w:r>
      <w:r w:rsidRPr="00954A19">
        <w:rPr>
          <w:sz w:val="28"/>
          <w:szCs w:val="28"/>
        </w:rPr>
        <w:t xml:space="preserve"> </w:t>
      </w:r>
      <w:r w:rsidRPr="00954A19">
        <w:rPr>
          <w:b/>
          <w:sz w:val="28"/>
          <w:szCs w:val="28"/>
        </w:rPr>
        <w:t>зросли</w:t>
      </w:r>
      <w:r w:rsidRPr="00954A19">
        <w:rPr>
          <w:sz w:val="28"/>
          <w:szCs w:val="28"/>
        </w:rPr>
        <w:t xml:space="preserve"> проти </w:t>
      </w:r>
      <w:r w:rsidR="00AE655E" w:rsidRPr="00954A19">
        <w:rPr>
          <w:sz w:val="28"/>
          <w:szCs w:val="26"/>
        </w:rPr>
        <w:t>січня</w:t>
      </w:r>
      <w:r w:rsidR="004469F2" w:rsidRPr="00954A19">
        <w:rPr>
          <w:sz w:val="28"/>
          <w:szCs w:val="26"/>
        </w:rPr>
        <w:t xml:space="preserve">–червня </w:t>
      </w:r>
      <w:r w:rsidRPr="00954A19">
        <w:rPr>
          <w:sz w:val="28"/>
          <w:szCs w:val="28"/>
        </w:rPr>
        <w:t xml:space="preserve">2017 року на </w:t>
      </w:r>
      <w:r w:rsidR="004469F2" w:rsidRPr="00954A19">
        <w:rPr>
          <w:b/>
          <w:sz w:val="28"/>
          <w:szCs w:val="28"/>
        </w:rPr>
        <w:t>18,7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млрд. грн., або на </w:t>
      </w:r>
      <w:r w:rsidR="004469F2" w:rsidRPr="00954A19">
        <w:rPr>
          <w:b/>
          <w:sz w:val="28"/>
          <w:szCs w:val="28"/>
        </w:rPr>
        <w:t>32,2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відсотка</w:t>
      </w:r>
      <w:r w:rsidRPr="00954A19">
        <w:rPr>
          <w:rStyle w:val="fontstyle20"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до </w:t>
      </w:r>
      <w:r w:rsidR="004469F2" w:rsidRPr="00954A19">
        <w:rPr>
          <w:b/>
          <w:sz w:val="28"/>
          <w:szCs w:val="28"/>
        </w:rPr>
        <w:t>76,9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млрд. гривень; </w:t>
      </w:r>
    </w:p>
    <w:p w:rsidR="006A52E8" w:rsidRPr="00954A19" w:rsidRDefault="006A52E8" w:rsidP="006A52E8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954A19">
        <w:rPr>
          <w:b/>
          <w:sz w:val="28"/>
          <w:szCs w:val="28"/>
        </w:rPr>
        <w:t xml:space="preserve">збільшилось </w:t>
      </w:r>
      <w:r w:rsidRPr="00954A19">
        <w:rPr>
          <w:sz w:val="28"/>
          <w:szCs w:val="28"/>
        </w:rPr>
        <w:t xml:space="preserve">проти </w:t>
      </w:r>
      <w:r w:rsidR="00AE655E" w:rsidRPr="00954A19">
        <w:rPr>
          <w:sz w:val="28"/>
          <w:szCs w:val="26"/>
        </w:rPr>
        <w:t>січня–</w:t>
      </w:r>
      <w:r w:rsidR="004469F2" w:rsidRPr="00954A19">
        <w:rPr>
          <w:sz w:val="28"/>
          <w:szCs w:val="26"/>
        </w:rPr>
        <w:t>червня</w:t>
      </w:r>
      <w:r w:rsidR="00AE655E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 xml:space="preserve">2017 року на </w:t>
      </w:r>
      <w:r w:rsidR="004469F2" w:rsidRPr="00954A19">
        <w:rPr>
          <w:b/>
          <w:sz w:val="28"/>
          <w:szCs w:val="28"/>
        </w:rPr>
        <w:t>19,3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млрд. грн., на </w:t>
      </w:r>
      <w:r w:rsidR="004469F2" w:rsidRPr="00954A19">
        <w:rPr>
          <w:b/>
          <w:sz w:val="28"/>
          <w:szCs w:val="28"/>
        </w:rPr>
        <w:t>31,3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4469F2" w:rsidRPr="00954A19">
        <w:rPr>
          <w:b/>
          <w:sz w:val="28"/>
          <w:szCs w:val="28"/>
        </w:rPr>
        <w:t>80,9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млрд. гривень.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За </w:t>
      </w:r>
      <w:r w:rsidRPr="00954A19">
        <w:rPr>
          <w:b/>
          <w:sz w:val="28"/>
          <w:szCs w:val="28"/>
        </w:rPr>
        <w:t xml:space="preserve">функціональною класифікацією </w:t>
      </w:r>
      <w:r w:rsidRPr="00954A19">
        <w:rPr>
          <w:sz w:val="28"/>
          <w:szCs w:val="28"/>
        </w:rPr>
        <w:t xml:space="preserve">статей видатків у </w:t>
      </w:r>
      <w:r w:rsidRPr="00954A19">
        <w:rPr>
          <w:sz w:val="28"/>
          <w:szCs w:val="26"/>
        </w:rPr>
        <w:t>січні</w:t>
      </w:r>
      <w:r w:rsidR="004469F2" w:rsidRPr="00954A19">
        <w:rPr>
          <w:sz w:val="28"/>
          <w:szCs w:val="26"/>
        </w:rPr>
        <w:t xml:space="preserve">–червні </w:t>
      </w:r>
      <w:r w:rsidRPr="00954A19">
        <w:rPr>
          <w:sz w:val="28"/>
          <w:szCs w:val="26"/>
        </w:rPr>
        <w:t>2018 року</w:t>
      </w:r>
      <w:r w:rsidRPr="00954A19">
        <w:rPr>
          <w:sz w:val="28"/>
          <w:szCs w:val="28"/>
        </w:rPr>
        <w:t>: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 xml:space="preserve">на обслуговування державного боргу </w:t>
      </w:r>
      <w:r w:rsidRPr="00954A19">
        <w:rPr>
          <w:sz w:val="28"/>
          <w:szCs w:val="28"/>
        </w:rPr>
        <w:t xml:space="preserve">за зведеним бюджетом зросли проти </w:t>
      </w:r>
      <w:r w:rsidRPr="00954A19">
        <w:rPr>
          <w:sz w:val="28"/>
          <w:szCs w:val="26"/>
        </w:rPr>
        <w:t>січня-</w:t>
      </w:r>
      <w:r w:rsidR="0024337C" w:rsidRPr="00954A19">
        <w:rPr>
          <w:sz w:val="28"/>
          <w:szCs w:val="26"/>
        </w:rPr>
        <w:t>червня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 на</w:t>
      </w:r>
      <w:r w:rsidRPr="00954A19">
        <w:rPr>
          <w:b/>
          <w:sz w:val="28"/>
          <w:szCs w:val="28"/>
        </w:rPr>
        <w:t xml:space="preserve"> </w:t>
      </w:r>
      <w:r w:rsidR="004469F2" w:rsidRPr="00954A19">
        <w:rPr>
          <w:b/>
          <w:sz w:val="28"/>
          <w:szCs w:val="28"/>
        </w:rPr>
        <w:t>5,5</w:t>
      </w:r>
      <w:r w:rsidRPr="00954A19">
        <w:rPr>
          <w:b/>
          <w:sz w:val="28"/>
          <w:szCs w:val="28"/>
        </w:rPr>
        <w:t xml:space="preserve"> </w:t>
      </w:r>
      <w:r w:rsidR="004469F2" w:rsidRPr="00954A19">
        <w:rPr>
          <w:sz w:val="28"/>
          <w:szCs w:val="28"/>
        </w:rPr>
        <w:t>відсотка</w:t>
      </w:r>
      <w:r w:rsidRPr="00954A19">
        <w:rPr>
          <w:sz w:val="28"/>
          <w:szCs w:val="28"/>
        </w:rPr>
        <w:t xml:space="preserve"> до </w:t>
      </w:r>
      <w:r w:rsidR="004469F2" w:rsidRPr="00954A19">
        <w:rPr>
          <w:b/>
          <w:sz w:val="28"/>
          <w:szCs w:val="28"/>
        </w:rPr>
        <w:t>55,5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954A19">
        <w:rPr>
          <w:b/>
          <w:i/>
          <w:sz w:val="28"/>
          <w:szCs w:val="28"/>
        </w:rPr>
        <w:t>на загальнодержавні функції</w:t>
      </w:r>
      <w:r w:rsidRPr="00954A19">
        <w:rPr>
          <w:sz w:val="28"/>
          <w:szCs w:val="28"/>
        </w:rPr>
        <w:t xml:space="preserve"> за зведеним бюджетом зросли </w:t>
      </w:r>
      <w:r w:rsidR="004469F2" w:rsidRPr="00954A19">
        <w:rPr>
          <w:sz w:val="28"/>
          <w:szCs w:val="28"/>
        </w:rPr>
        <w:t>у</w:t>
      </w:r>
      <w:r w:rsidRPr="00954A19">
        <w:rPr>
          <w:sz w:val="28"/>
          <w:szCs w:val="28"/>
        </w:rPr>
        <w:t xml:space="preserve"> </w:t>
      </w:r>
      <w:r w:rsidR="004469F2" w:rsidRPr="00954A19">
        <w:rPr>
          <w:b/>
          <w:sz w:val="28"/>
          <w:szCs w:val="28"/>
        </w:rPr>
        <w:t>1,5 </w:t>
      </w:r>
      <w:r w:rsidR="004469F2" w:rsidRPr="00954A19">
        <w:rPr>
          <w:sz w:val="28"/>
          <w:szCs w:val="28"/>
        </w:rPr>
        <w:t>рази</w:t>
      </w:r>
      <w:r w:rsidRPr="00954A19">
        <w:rPr>
          <w:sz w:val="28"/>
          <w:szCs w:val="28"/>
        </w:rPr>
        <w:t xml:space="preserve"> </w:t>
      </w:r>
      <w:r w:rsidRPr="00954A19">
        <w:rPr>
          <w:sz w:val="28"/>
          <w:szCs w:val="28"/>
        </w:rPr>
        <w:lastRenderedPageBreak/>
        <w:t>до </w:t>
      </w:r>
      <w:r w:rsidR="004469F2" w:rsidRPr="00954A19">
        <w:rPr>
          <w:b/>
          <w:sz w:val="28"/>
          <w:szCs w:val="28"/>
        </w:rPr>
        <w:t>33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млрд. грн., у тому числі за державним бюджетом – зросли у </w:t>
      </w:r>
      <w:r w:rsidRPr="00954A19">
        <w:rPr>
          <w:b/>
          <w:sz w:val="28"/>
          <w:szCs w:val="28"/>
        </w:rPr>
        <w:t>1,</w:t>
      </w:r>
      <w:r w:rsidR="004469F2" w:rsidRPr="00954A19">
        <w:rPr>
          <w:b/>
          <w:sz w:val="28"/>
          <w:szCs w:val="28"/>
        </w:rPr>
        <w:t>7</w:t>
      </w:r>
      <w:r w:rsidRPr="00954A19">
        <w:rPr>
          <w:sz w:val="28"/>
          <w:szCs w:val="28"/>
        </w:rPr>
        <w:t xml:space="preserve"> рази до </w:t>
      </w:r>
      <w:r w:rsidR="004469F2" w:rsidRPr="00954A19">
        <w:rPr>
          <w:b/>
          <w:bCs/>
          <w:sz w:val="28"/>
          <w:szCs w:val="28"/>
          <w:lang w:eastAsia="uk-UA"/>
        </w:rPr>
        <w:t>20,8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оборону</w:t>
      </w:r>
      <w:r w:rsidRPr="00954A19">
        <w:rPr>
          <w:sz w:val="28"/>
          <w:szCs w:val="28"/>
        </w:rPr>
        <w:t xml:space="preserve"> за державним бюджетом зросли на </w:t>
      </w:r>
      <w:r w:rsidR="00A93972" w:rsidRPr="00954A19">
        <w:rPr>
          <w:b/>
          <w:sz w:val="28"/>
          <w:szCs w:val="28"/>
        </w:rPr>
        <w:t>35,9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відсотка до </w:t>
      </w:r>
      <w:r w:rsidR="00A93972" w:rsidRPr="00954A19">
        <w:rPr>
          <w:b/>
          <w:sz w:val="28"/>
          <w:szCs w:val="28"/>
        </w:rPr>
        <w:t>37,5</w:t>
      </w:r>
      <w:r w:rsidRPr="00954A19">
        <w:rPr>
          <w:sz w:val="28"/>
          <w:szCs w:val="28"/>
        </w:rPr>
        <w:t> 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громадський порядок, безпеку та судову владу</w:t>
      </w:r>
      <w:r w:rsidRPr="00954A19">
        <w:rPr>
          <w:sz w:val="28"/>
          <w:szCs w:val="28"/>
        </w:rPr>
        <w:t xml:space="preserve"> за зведеним бюджетом зросли на </w:t>
      </w:r>
      <w:r w:rsidR="00A93972" w:rsidRPr="00954A19">
        <w:rPr>
          <w:b/>
          <w:sz w:val="28"/>
          <w:szCs w:val="28"/>
        </w:rPr>
        <w:t>37,8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A93972" w:rsidRPr="00954A19">
        <w:rPr>
          <w:b/>
          <w:bCs/>
          <w:sz w:val="28"/>
          <w:szCs w:val="28"/>
          <w:lang w:eastAsia="uk-UA"/>
        </w:rPr>
        <w:t>48,1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 грн., у тому числі за державним бюджетом – на </w:t>
      </w:r>
      <w:r w:rsidR="00A93972" w:rsidRPr="00954A19">
        <w:rPr>
          <w:b/>
          <w:sz w:val="28"/>
          <w:szCs w:val="28"/>
        </w:rPr>
        <w:t>37,5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відсотка до </w:t>
      </w:r>
      <w:r w:rsidR="00A93972" w:rsidRPr="00954A19">
        <w:rPr>
          <w:b/>
          <w:bCs/>
          <w:sz w:val="28"/>
          <w:szCs w:val="28"/>
          <w:lang w:eastAsia="uk-UA"/>
        </w:rPr>
        <w:t>47,7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 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954A19">
        <w:rPr>
          <w:sz w:val="28"/>
          <w:szCs w:val="28"/>
        </w:rPr>
        <w:t>за зведеним бюджетом зросли на </w:t>
      </w:r>
      <w:r w:rsidR="00A93972" w:rsidRPr="00954A19">
        <w:rPr>
          <w:b/>
          <w:sz w:val="28"/>
          <w:szCs w:val="28"/>
        </w:rPr>
        <w:t>39,9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A93972" w:rsidRPr="00954A19">
        <w:rPr>
          <w:b/>
          <w:bCs/>
          <w:sz w:val="28"/>
          <w:szCs w:val="28"/>
        </w:rPr>
        <w:t>38,7</w:t>
      </w:r>
      <w:r w:rsidRPr="00954A19">
        <w:rPr>
          <w:b/>
          <w:bCs/>
          <w:sz w:val="28"/>
          <w:szCs w:val="28"/>
        </w:rPr>
        <w:t> </w:t>
      </w:r>
      <w:r w:rsidRPr="00954A19">
        <w:rPr>
          <w:sz w:val="28"/>
          <w:szCs w:val="28"/>
        </w:rPr>
        <w:t>млрд. грн., за державним бюджетом зросли на </w:t>
      </w:r>
      <w:r w:rsidR="00A93972" w:rsidRPr="00954A19">
        <w:rPr>
          <w:b/>
          <w:sz w:val="28"/>
          <w:szCs w:val="28"/>
        </w:rPr>
        <w:t>30,2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A93972" w:rsidRPr="00954A19">
        <w:rPr>
          <w:b/>
          <w:bCs/>
          <w:sz w:val="28"/>
          <w:szCs w:val="28"/>
        </w:rPr>
        <w:t>18,6</w:t>
      </w:r>
      <w:r w:rsidR="00AE655E" w:rsidRPr="00954A19">
        <w:rPr>
          <w:b/>
          <w:bCs/>
          <w:sz w:val="28"/>
          <w:szCs w:val="28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охорону навколишнього природного середовища</w:t>
      </w:r>
      <w:r w:rsidRPr="00954A19">
        <w:rPr>
          <w:sz w:val="28"/>
          <w:szCs w:val="28"/>
        </w:rPr>
        <w:t xml:space="preserve"> за зведеним бюджетом зменшились на </w:t>
      </w:r>
      <w:r w:rsidR="00A93972" w:rsidRPr="00954A19">
        <w:rPr>
          <w:b/>
          <w:sz w:val="28"/>
          <w:szCs w:val="28"/>
        </w:rPr>
        <w:t>16,9</w:t>
      </w:r>
      <w:r w:rsidRPr="00954A19">
        <w:rPr>
          <w:sz w:val="28"/>
          <w:szCs w:val="28"/>
        </w:rPr>
        <w:t xml:space="preserve"> відсотк</w:t>
      </w:r>
      <w:r w:rsidR="00AE655E" w:rsidRPr="00954A19">
        <w:rPr>
          <w:sz w:val="28"/>
          <w:szCs w:val="28"/>
        </w:rPr>
        <w:t>а</w:t>
      </w:r>
      <w:r w:rsidRPr="00954A19">
        <w:rPr>
          <w:sz w:val="28"/>
          <w:szCs w:val="28"/>
        </w:rPr>
        <w:t xml:space="preserve"> до </w:t>
      </w:r>
      <w:r w:rsidR="00A93972" w:rsidRPr="00954A19">
        <w:rPr>
          <w:b/>
          <w:sz w:val="28"/>
          <w:szCs w:val="28"/>
        </w:rPr>
        <w:t>2,2</w:t>
      </w:r>
      <w:r w:rsidRPr="00954A19">
        <w:rPr>
          <w:sz w:val="28"/>
          <w:szCs w:val="28"/>
        </w:rPr>
        <w:t xml:space="preserve"> млрд. грн., у тому числі за державним бюджетом на </w:t>
      </w:r>
      <w:r w:rsidR="00A93972" w:rsidRPr="00954A19">
        <w:rPr>
          <w:b/>
          <w:sz w:val="28"/>
          <w:szCs w:val="28"/>
        </w:rPr>
        <w:t>31</w:t>
      </w:r>
      <w:r w:rsidRPr="00954A19">
        <w:rPr>
          <w:sz w:val="28"/>
          <w:szCs w:val="28"/>
        </w:rPr>
        <w:t xml:space="preserve"> відсотка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до </w:t>
      </w:r>
      <w:r w:rsidRPr="00954A19">
        <w:rPr>
          <w:b/>
          <w:bCs/>
          <w:sz w:val="28"/>
          <w:szCs w:val="28"/>
          <w:lang w:eastAsia="uk-UA"/>
        </w:rPr>
        <w:t>1,</w:t>
      </w:r>
      <w:r w:rsidR="00A93972" w:rsidRPr="00954A19">
        <w:rPr>
          <w:b/>
          <w:bCs/>
          <w:sz w:val="28"/>
          <w:szCs w:val="28"/>
          <w:lang w:eastAsia="uk-UA"/>
        </w:rPr>
        <w:t>5</w:t>
      </w:r>
      <w:r w:rsidRPr="00954A19">
        <w:rPr>
          <w:b/>
          <w:bCs/>
          <w:sz w:val="28"/>
          <w:szCs w:val="28"/>
          <w:lang w:eastAsia="uk-UA"/>
        </w:rPr>
        <w:t xml:space="preserve"> </w:t>
      </w:r>
      <w:r w:rsidRPr="00954A19">
        <w:rPr>
          <w:sz w:val="28"/>
          <w:szCs w:val="28"/>
        </w:rPr>
        <w:t>млрд. грн., що обумовлено тим, що</w:t>
      </w:r>
      <w:r w:rsidRPr="00954A19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="00AE655E" w:rsidRPr="00954A19">
        <w:rPr>
          <w:sz w:val="28"/>
          <w:szCs w:val="26"/>
        </w:rPr>
        <w:t>січні–</w:t>
      </w:r>
      <w:r w:rsidR="00A93972" w:rsidRPr="00954A19">
        <w:rPr>
          <w:sz w:val="28"/>
          <w:szCs w:val="26"/>
        </w:rPr>
        <w:t xml:space="preserve">червні </w:t>
      </w:r>
      <w:r w:rsidRPr="00954A19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954A19">
        <w:rPr>
          <w:b/>
          <w:bCs/>
          <w:sz w:val="28"/>
          <w:szCs w:val="28"/>
          <w:lang w:eastAsia="uk-UA"/>
        </w:rPr>
        <w:t>0,</w:t>
      </w:r>
      <w:r w:rsidR="00A93972" w:rsidRPr="00954A19">
        <w:rPr>
          <w:b/>
          <w:bCs/>
          <w:sz w:val="28"/>
          <w:szCs w:val="28"/>
          <w:lang w:val="ru-RU" w:eastAsia="uk-UA"/>
        </w:rPr>
        <w:t>9</w:t>
      </w:r>
      <w:r w:rsidRPr="00954A19">
        <w:rPr>
          <w:b/>
          <w:bCs/>
          <w:sz w:val="28"/>
          <w:szCs w:val="28"/>
          <w:lang w:val="ru-RU" w:eastAsia="uk-UA"/>
        </w:rPr>
        <w:t> </w:t>
      </w:r>
      <w:r w:rsidRPr="00954A19">
        <w:rPr>
          <w:bCs/>
          <w:sz w:val="28"/>
          <w:szCs w:val="28"/>
          <w:lang w:eastAsia="uk-UA"/>
        </w:rPr>
        <w:t xml:space="preserve">млрд. гривень. </w:t>
      </w:r>
    </w:p>
    <w:p w:rsidR="006A52E8" w:rsidRPr="00954A19" w:rsidRDefault="006A52E8" w:rsidP="006A52E8">
      <w:pPr>
        <w:ind w:firstLine="708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954A19">
        <w:rPr>
          <w:bCs/>
          <w:sz w:val="28"/>
          <w:szCs w:val="28"/>
        </w:rPr>
        <w:t xml:space="preserve">останнім роком сплати внеску був 2017 рік, </w:t>
      </w:r>
      <w:r w:rsidRPr="00954A19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954A19">
        <w:rPr>
          <w:b/>
          <w:sz w:val="28"/>
          <w:szCs w:val="28"/>
        </w:rPr>
        <w:t>1,2</w:t>
      </w:r>
      <w:r w:rsidRPr="00954A19">
        <w:rPr>
          <w:sz w:val="28"/>
          <w:szCs w:val="28"/>
        </w:rPr>
        <w:t xml:space="preserve"> млрд. гривень</w:t>
      </w:r>
      <w:r w:rsidRPr="00954A19">
        <w:rPr>
          <w:bCs/>
          <w:sz w:val="28"/>
          <w:szCs w:val="28"/>
          <w:lang w:eastAsia="uk-UA"/>
        </w:rPr>
        <w:t>;</w:t>
      </w:r>
    </w:p>
    <w:p w:rsidR="006A52E8" w:rsidRPr="00954A19" w:rsidRDefault="006A52E8" w:rsidP="006A52E8">
      <w:pPr>
        <w:ind w:firstLine="539"/>
        <w:jc w:val="both"/>
        <w:rPr>
          <w:b/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 xml:space="preserve">на житлово-комунальне господарство </w:t>
      </w:r>
      <w:r w:rsidRPr="00954A19">
        <w:rPr>
          <w:sz w:val="28"/>
          <w:szCs w:val="28"/>
        </w:rPr>
        <w:t xml:space="preserve">за зведеним бюджетом зросли на </w:t>
      </w:r>
      <w:r w:rsidRPr="00954A19">
        <w:rPr>
          <w:b/>
          <w:sz w:val="28"/>
          <w:szCs w:val="28"/>
        </w:rPr>
        <w:t>27,</w:t>
      </w:r>
      <w:r w:rsidR="00B176D2" w:rsidRPr="00954A19">
        <w:rPr>
          <w:b/>
          <w:sz w:val="28"/>
          <w:szCs w:val="28"/>
        </w:rPr>
        <w:t>2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відсотка до </w:t>
      </w:r>
      <w:r w:rsidR="00B176D2" w:rsidRPr="00954A19">
        <w:rPr>
          <w:b/>
          <w:sz w:val="28"/>
          <w:szCs w:val="28"/>
        </w:rPr>
        <w:t>9,7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охорону здоров’я</w:t>
      </w:r>
      <w:r w:rsidRPr="00954A19">
        <w:rPr>
          <w:sz w:val="28"/>
          <w:szCs w:val="28"/>
        </w:rPr>
        <w:t xml:space="preserve"> за зведеним бюджетом зросли на </w:t>
      </w:r>
      <w:r w:rsidRPr="00954A19">
        <w:rPr>
          <w:b/>
          <w:sz w:val="28"/>
          <w:szCs w:val="28"/>
        </w:rPr>
        <w:t>19,9 </w:t>
      </w:r>
      <w:r w:rsidRPr="00954A19">
        <w:rPr>
          <w:sz w:val="28"/>
          <w:szCs w:val="28"/>
        </w:rPr>
        <w:t xml:space="preserve">відсотка до </w:t>
      </w:r>
      <w:r w:rsidR="00B176D2" w:rsidRPr="00954A19">
        <w:rPr>
          <w:b/>
          <w:sz w:val="28"/>
          <w:szCs w:val="28"/>
        </w:rPr>
        <w:t>47,9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 грн., у тому числі за державним бюджетом – на </w:t>
      </w:r>
      <w:r w:rsidR="00B176D2" w:rsidRPr="00954A19">
        <w:rPr>
          <w:b/>
          <w:sz w:val="28"/>
          <w:szCs w:val="28"/>
        </w:rPr>
        <w:t>31,8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відсотк</w:t>
      </w:r>
      <w:r w:rsidR="00AE655E" w:rsidRPr="00954A19">
        <w:rPr>
          <w:sz w:val="28"/>
          <w:szCs w:val="28"/>
        </w:rPr>
        <w:t>а</w:t>
      </w:r>
      <w:r w:rsidRPr="00954A19">
        <w:rPr>
          <w:sz w:val="28"/>
          <w:szCs w:val="28"/>
        </w:rPr>
        <w:t xml:space="preserve"> до </w:t>
      </w:r>
      <w:r w:rsidR="00B176D2" w:rsidRPr="00954A19">
        <w:rPr>
          <w:b/>
          <w:sz w:val="28"/>
          <w:szCs w:val="28"/>
        </w:rPr>
        <w:t>5,3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духовний та фізичний розвиток</w:t>
      </w:r>
      <w:r w:rsidRPr="00954A19">
        <w:rPr>
          <w:sz w:val="28"/>
          <w:szCs w:val="28"/>
        </w:rPr>
        <w:t xml:space="preserve"> за зведеним бюджетом зросли на </w:t>
      </w:r>
      <w:r w:rsidR="00B176D2" w:rsidRPr="00954A19">
        <w:rPr>
          <w:b/>
          <w:sz w:val="28"/>
          <w:szCs w:val="28"/>
        </w:rPr>
        <w:t>17,9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B176D2" w:rsidRPr="00954A19">
        <w:rPr>
          <w:b/>
          <w:bCs/>
          <w:sz w:val="28"/>
          <w:szCs w:val="28"/>
          <w:lang w:eastAsia="uk-UA"/>
        </w:rPr>
        <w:t>11,7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грн., у тому числі за державним бюджетом – на </w:t>
      </w:r>
      <w:r w:rsidR="00B176D2" w:rsidRPr="00954A19">
        <w:rPr>
          <w:b/>
          <w:sz w:val="28"/>
          <w:szCs w:val="28"/>
        </w:rPr>
        <w:t>12,5</w:t>
      </w:r>
      <w:r w:rsidRPr="00954A19">
        <w:rPr>
          <w:sz w:val="28"/>
          <w:szCs w:val="28"/>
        </w:rPr>
        <w:t xml:space="preserve"> відсотка до </w:t>
      </w:r>
      <w:r w:rsidR="00B176D2" w:rsidRPr="00954A19">
        <w:rPr>
          <w:b/>
          <w:bCs/>
          <w:sz w:val="28"/>
          <w:szCs w:val="28"/>
          <w:lang w:eastAsia="uk-UA"/>
        </w:rPr>
        <w:t>3,5</w:t>
      </w:r>
      <w:r w:rsidRPr="00954A19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954A19">
        <w:rPr>
          <w:sz w:val="28"/>
          <w:szCs w:val="28"/>
        </w:rPr>
        <w:t xml:space="preserve">млрд. </w:t>
      </w:r>
      <w:r w:rsidRPr="00954A19">
        <w:rPr>
          <w:bCs/>
          <w:sz w:val="28"/>
          <w:szCs w:val="28"/>
          <w:lang w:eastAsia="uk-UA"/>
        </w:rPr>
        <w:t>гривень;</w:t>
      </w:r>
    </w:p>
    <w:p w:rsidR="006A52E8" w:rsidRPr="00954A19" w:rsidRDefault="006A52E8" w:rsidP="006A52E8">
      <w:pPr>
        <w:ind w:firstLine="539"/>
        <w:jc w:val="both"/>
        <w:rPr>
          <w:b/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освіту</w:t>
      </w:r>
      <w:r w:rsidRPr="00954A19">
        <w:rPr>
          <w:sz w:val="28"/>
          <w:szCs w:val="28"/>
        </w:rPr>
        <w:t xml:space="preserve"> за зведеним бюджетом зросли на </w:t>
      </w:r>
      <w:r w:rsidRPr="00954A19">
        <w:rPr>
          <w:b/>
          <w:sz w:val="28"/>
          <w:szCs w:val="28"/>
        </w:rPr>
        <w:t>19,</w:t>
      </w:r>
      <w:r w:rsidR="00B176D2" w:rsidRPr="00954A19">
        <w:rPr>
          <w:b/>
          <w:sz w:val="28"/>
          <w:szCs w:val="28"/>
        </w:rPr>
        <w:t>9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відсотка до </w:t>
      </w:r>
      <w:r w:rsidR="00B176D2" w:rsidRPr="00954A19">
        <w:rPr>
          <w:b/>
          <w:bCs/>
          <w:sz w:val="28"/>
          <w:szCs w:val="28"/>
          <w:lang w:eastAsia="uk-UA"/>
        </w:rPr>
        <w:t>104,7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грн., за державним бюджетом збільшились на </w:t>
      </w:r>
      <w:r w:rsidRPr="00954A19">
        <w:rPr>
          <w:b/>
          <w:sz w:val="28"/>
          <w:szCs w:val="28"/>
        </w:rPr>
        <w:t>9,</w:t>
      </w:r>
      <w:r w:rsidR="00B176D2" w:rsidRPr="00954A19">
        <w:rPr>
          <w:b/>
          <w:sz w:val="28"/>
          <w:szCs w:val="28"/>
        </w:rPr>
        <w:t>5</w:t>
      </w:r>
      <w:r w:rsidRPr="00954A19">
        <w:rPr>
          <w:sz w:val="28"/>
          <w:szCs w:val="28"/>
        </w:rPr>
        <w:t> відсотка до </w:t>
      </w:r>
      <w:r w:rsidR="00B176D2" w:rsidRPr="00954A19">
        <w:rPr>
          <w:b/>
          <w:bCs/>
          <w:sz w:val="28"/>
          <w:szCs w:val="28"/>
          <w:lang w:eastAsia="uk-UA"/>
        </w:rPr>
        <w:t>21,6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>млрд. гривень;</w:t>
      </w:r>
    </w:p>
    <w:p w:rsidR="006A52E8" w:rsidRPr="00954A19" w:rsidRDefault="006A52E8" w:rsidP="006A52E8">
      <w:pPr>
        <w:ind w:firstLine="539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– видатки </w:t>
      </w:r>
      <w:r w:rsidRPr="00954A19">
        <w:rPr>
          <w:b/>
          <w:i/>
          <w:sz w:val="28"/>
          <w:szCs w:val="28"/>
        </w:rPr>
        <w:t>на соціальний захист та соціальне забезпечення</w:t>
      </w:r>
      <w:r w:rsidRPr="00954A19">
        <w:rPr>
          <w:sz w:val="28"/>
          <w:szCs w:val="28"/>
        </w:rPr>
        <w:t xml:space="preserve"> за зведеним бюджетом зросли на </w:t>
      </w:r>
      <w:r w:rsidR="00B176D2" w:rsidRPr="00954A19">
        <w:rPr>
          <w:b/>
          <w:sz w:val="28"/>
          <w:szCs w:val="28"/>
        </w:rPr>
        <w:t>27,3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 xml:space="preserve">відсотка до </w:t>
      </w:r>
      <w:r w:rsidR="00B176D2" w:rsidRPr="00954A19">
        <w:rPr>
          <w:b/>
          <w:bCs/>
          <w:sz w:val="28"/>
          <w:szCs w:val="28"/>
          <w:lang w:eastAsia="uk-UA"/>
        </w:rPr>
        <w:t>168</w:t>
      </w:r>
      <w:r w:rsidRPr="00954A19">
        <w:rPr>
          <w:b/>
          <w:bCs/>
          <w:sz w:val="28"/>
          <w:szCs w:val="28"/>
          <w:lang w:eastAsia="uk-UA"/>
        </w:rPr>
        <w:t> </w:t>
      </w:r>
      <w:r w:rsidRPr="00954A19">
        <w:rPr>
          <w:sz w:val="28"/>
          <w:szCs w:val="28"/>
        </w:rPr>
        <w:t xml:space="preserve">млрд. грн., у тому числі за державним бюджетом на </w:t>
      </w:r>
      <w:r w:rsidR="00B176D2" w:rsidRPr="00954A19">
        <w:rPr>
          <w:b/>
          <w:sz w:val="28"/>
          <w:szCs w:val="28"/>
        </w:rPr>
        <w:t>30,9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відсотка до </w:t>
      </w:r>
      <w:r w:rsidR="00B176D2" w:rsidRPr="00954A19">
        <w:rPr>
          <w:b/>
          <w:bCs/>
          <w:sz w:val="28"/>
          <w:szCs w:val="28"/>
          <w:lang w:eastAsia="uk-UA"/>
        </w:rPr>
        <w:t>77,3</w:t>
      </w:r>
      <w:r w:rsidRPr="00954A19">
        <w:rPr>
          <w:b/>
          <w:bCs/>
          <w:sz w:val="28"/>
          <w:szCs w:val="28"/>
          <w:lang w:eastAsia="uk-UA"/>
        </w:rPr>
        <w:t xml:space="preserve"> </w:t>
      </w:r>
      <w:r w:rsidRPr="00954A19">
        <w:rPr>
          <w:sz w:val="28"/>
          <w:szCs w:val="28"/>
        </w:rPr>
        <w:t>млрд. гривень.</w:t>
      </w:r>
    </w:p>
    <w:p w:rsidR="006A52E8" w:rsidRPr="00954A19" w:rsidRDefault="006A52E8" w:rsidP="006A52E8">
      <w:pPr>
        <w:pStyle w:val="2"/>
        <w:ind w:firstLine="567"/>
        <w:rPr>
          <w:szCs w:val="28"/>
        </w:rPr>
      </w:pPr>
      <w:r w:rsidRPr="00954A19">
        <w:rPr>
          <w:szCs w:val="28"/>
        </w:rPr>
        <w:t>У</w:t>
      </w:r>
      <w:r w:rsidRPr="00954A19">
        <w:rPr>
          <w:szCs w:val="26"/>
        </w:rPr>
        <w:t xml:space="preserve"> </w:t>
      </w:r>
      <w:r w:rsidR="00AE655E" w:rsidRPr="00954A19">
        <w:rPr>
          <w:szCs w:val="26"/>
        </w:rPr>
        <w:t>січні–</w:t>
      </w:r>
      <w:r w:rsidR="00B176D2" w:rsidRPr="00954A19">
        <w:rPr>
          <w:szCs w:val="26"/>
        </w:rPr>
        <w:t>червні</w:t>
      </w:r>
      <w:r w:rsidR="00AE655E" w:rsidRPr="00954A19">
        <w:rPr>
          <w:szCs w:val="26"/>
        </w:rPr>
        <w:t xml:space="preserve"> </w:t>
      </w:r>
      <w:r w:rsidRPr="00954A19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954A19">
        <w:rPr>
          <w:b/>
          <w:szCs w:val="28"/>
        </w:rPr>
        <w:t xml:space="preserve">трансфертів </w:t>
      </w:r>
      <w:r w:rsidRPr="00954A19">
        <w:rPr>
          <w:szCs w:val="28"/>
        </w:rPr>
        <w:t xml:space="preserve">місцевим бюджетам у сумі </w:t>
      </w:r>
      <w:r w:rsidR="00B176D2" w:rsidRPr="00954A19">
        <w:rPr>
          <w:b/>
          <w:szCs w:val="28"/>
        </w:rPr>
        <w:t>169,8</w:t>
      </w:r>
      <w:r w:rsidRPr="00954A19">
        <w:rPr>
          <w:b/>
          <w:szCs w:val="28"/>
        </w:rPr>
        <w:t> </w:t>
      </w:r>
      <w:r w:rsidRPr="00954A19">
        <w:rPr>
          <w:szCs w:val="28"/>
        </w:rPr>
        <w:t>млрд. грн., з яких:</w:t>
      </w:r>
    </w:p>
    <w:p w:rsidR="006A52E8" w:rsidRPr="00954A19" w:rsidRDefault="006A52E8" w:rsidP="006A52E8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субвенції соціального захисту – </w:t>
      </w:r>
      <w:r w:rsidR="00B176D2" w:rsidRPr="00954A19">
        <w:rPr>
          <w:b/>
          <w:szCs w:val="28"/>
        </w:rPr>
        <w:t>82,4</w:t>
      </w:r>
      <w:r w:rsidRPr="00954A19">
        <w:rPr>
          <w:szCs w:val="28"/>
        </w:rPr>
        <w:t xml:space="preserve"> млрд. грн.;</w:t>
      </w:r>
    </w:p>
    <w:p w:rsidR="00B176D2" w:rsidRPr="00954A19" w:rsidRDefault="006A52E8" w:rsidP="006A52E8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</w:t>
      </w:r>
      <w:r w:rsidR="00B176D2" w:rsidRPr="00954A19">
        <w:rPr>
          <w:szCs w:val="28"/>
        </w:rPr>
        <w:t xml:space="preserve">освітня субвенція – </w:t>
      </w:r>
      <w:r w:rsidR="00B176D2" w:rsidRPr="00954A19">
        <w:rPr>
          <w:b/>
          <w:szCs w:val="28"/>
        </w:rPr>
        <w:t xml:space="preserve">36,8 </w:t>
      </w:r>
      <w:r w:rsidR="00B176D2" w:rsidRPr="00954A19">
        <w:rPr>
          <w:szCs w:val="28"/>
        </w:rPr>
        <w:t>млрд. грн.;</w:t>
      </w:r>
    </w:p>
    <w:p w:rsidR="00B176D2" w:rsidRPr="00954A19" w:rsidRDefault="006A52E8" w:rsidP="00B176D2">
      <w:pPr>
        <w:pStyle w:val="2"/>
        <w:ind w:firstLine="567"/>
        <w:rPr>
          <w:szCs w:val="28"/>
        </w:rPr>
      </w:pPr>
      <w:r w:rsidRPr="00954A19">
        <w:rPr>
          <w:szCs w:val="28"/>
        </w:rPr>
        <w:t xml:space="preserve">- </w:t>
      </w:r>
      <w:r w:rsidR="00B176D2" w:rsidRPr="00954A19">
        <w:rPr>
          <w:szCs w:val="28"/>
        </w:rPr>
        <w:t xml:space="preserve">медична субвенція – </w:t>
      </w:r>
      <w:r w:rsidR="00B176D2" w:rsidRPr="00954A19">
        <w:rPr>
          <w:b/>
          <w:szCs w:val="28"/>
        </w:rPr>
        <w:t xml:space="preserve">30,6 </w:t>
      </w:r>
      <w:r w:rsidR="00B176D2" w:rsidRPr="00954A19">
        <w:rPr>
          <w:szCs w:val="28"/>
        </w:rPr>
        <w:t>млрд. грн.;</w:t>
      </w:r>
    </w:p>
    <w:p w:rsidR="006A52E8" w:rsidRPr="00954A19" w:rsidRDefault="006A52E8" w:rsidP="00B176D2">
      <w:pPr>
        <w:pStyle w:val="2"/>
        <w:tabs>
          <w:tab w:val="left" w:pos="567"/>
        </w:tabs>
        <w:ind w:firstLine="567"/>
        <w:rPr>
          <w:szCs w:val="28"/>
        </w:rPr>
      </w:pPr>
      <w:r w:rsidRPr="00954A19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B176D2" w:rsidRPr="00954A19">
        <w:rPr>
          <w:b/>
          <w:szCs w:val="28"/>
        </w:rPr>
        <w:t>4,1</w:t>
      </w:r>
      <w:r w:rsidRPr="00954A19">
        <w:rPr>
          <w:b/>
          <w:szCs w:val="28"/>
        </w:rPr>
        <w:t xml:space="preserve"> </w:t>
      </w:r>
      <w:r w:rsidRPr="00954A19">
        <w:rPr>
          <w:szCs w:val="28"/>
        </w:rPr>
        <w:t>млрд. гривень.</w:t>
      </w:r>
    </w:p>
    <w:p w:rsidR="006A52E8" w:rsidRPr="00954A19" w:rsidRDefault="006A52E8" w:rsidP="006A52E8">
      <w:pPr>
        <w:pStyle w:val="2"/>
        <w:ind w:firstLine="567"/>
        <w:rPr>
          <w:szCs w:val="28"/>
        </w:rPr>
      </w:pPr>
      <w:r w:rsidRPr="00954A19">
        <w:rPr>
          <w:szCs w:val="28"/>
        </w:rPr>
        <w:lastRenderedPageBreak/>
        <w:t xml:space="preserve">За рахунок </w:t>
      </w:r>
      <w:r w:rsidRPr="00954A19">
        <w:rPr>
          <w:b/>
          <w:szCs w:val="28"/>
        </w:rPr>
        <w:t>повернення кредитів</w:t>
      </w:r>
      <w:r w:rsidRPr="00954A19">
        <w:rPr>
          <w:szCs w:val="28"/>
        </w:rPr>
        <w:t xml:space="preserve"> до Державного бюджету України за </w:t>
      </w:r>
      <w:r w:rsidR="00AE655E" w:rsidRPr="00954A19">
        <w:rPr>
          <w:szCs w:val="26"/>
        </w:rPr>
        <w:t>січень–</w:t>
      </w:r>
      <w:r w:rsidR="0015761F" w:rsidRPr="00954A19">
        <w:rPr>
          <w:szCs w:val="26"/>
        </w:rPr>
        <w:t>червень</w:t>
      </w:r>
      <w:r w:rsidR="00AE655E" w:rsidRPr="00954A19">
        <w:rPr>
          <w:szCs w:val="26"/>
        </w:rPr>
        <w:t xml:space="preserve"> </w:t>
      </w:r>
      <w:r w:rsidRPr="00954A19">
        <w:rPr>
          <w:szCs w:val="28"/>
        </w:rPr>
        <w:t xml:space="preserve">2018 року надійшло </w:t>
      </w:r>
      <w:r w:rsidRPr="00954A19">
        <w:rPr>
          <w:b/>
          <w:szCs w:val="28"/>
        </w:rPr>
        <w:t xml:space="preserve">3,1 </w:t>
      </w:r>
      <w:r w:rsidRPr="00954A19">
        <w:rPr>
          <w:szCs w:val="28"/>
        </w:rPr>
        <w:t xml:space="preserve">млрд. грн., у тому числі до загального фонду – </w:t>
      </w:r>
      <w:r w:rsidRPr="00954A19">
        <w:rPr>
          <w:b/>
          <w:szCs w:val="28"/>
        </w:rPr>
        <w:t>2,9</w:t>
      </w:r>
      <w:r w:rsidRPr="00954A19">
        <w:rPr>
          <w:szCs w:val="28"/>
        </w:rPr>
        <w:t> млрд. гривень.</w:t>
      </w:r>
    </w:p>
    <w:p w:rsidR="006A52E8" w:rsidRPr="00954A19" w:rsidRDefault="006A52E8" w:rsidP="006A52E8">
      <w:pPr>
        <w:pStyle w:val="2"/>
        <w:spacing w:after="120"/>
        <w:ind w:firstLine="567"/>
        <w:rPr>
          <w:szCs w:val="28"/>
        </w:rPr>
      </w:pPr>
      <w:r w:rsidRPr="00954A19">
        <w:rPr>
          <w:szCs w:val="28"/>
        </w:rPr>
        <w:t xml:space="preserve">За </w:t>
      </w:r>
      <w:r w:rsidR="00AE655E" w:rsidRPr="00954A19">
        <w:rPr>
          <w:szCs w:val="26"/>
        </w:rPr>
        <w:t>січень–</w:t>
      </w:r>
      <w:r w:rsidR="0015761F" w:rsidRPr="00954A19">
        <w:rPr>
          <w:szCs w:val="26"/>
        </w:rPr>
        <w:t>червень</w:t>
      </w:r>
      <w:r w:rsidR="00AE655E" w:rsidRPr="00954A19">
        <w:rPr>
          <w:szCs w:val="26"/>
        </w:rPr>
        <w:t xml:space="preserve"> </w:t>
      </w:r>
      <w:r w:rsidRPr="00954A19">
        <w:rPr>
          <w:szCs w:val="28"/>
        </w:rPr>
        <w:t xml:space="preserve">2018 року </w:t>
      </w:r>
      <w:r w:rsidRPr="00954A19">
        <w:rPr>
          <w:b/>
          <w:szCs w:val="28"/>
        </w:rPr>
        <w:t xml:space="preserve">надано кредитів </w:t>
      </w:r>
      <w:r w:rsidRPr="00954A19">
        <w:rPr>
          <w:szCs w:val="28"/>
        </w:rPr>
        <w:t xml:space="preserve">з державного бюджету у сумі </w:t>
      </w:r>
      <w:r w:rsidRPr="00954A19">
        <w:rPr>
          <w:b/>
          <w:szCs w:val="28"/>
        </w:rPr>
        <w:t>2,</w:t>
      </w:r>
      <w:r w:rsidR="0015761F" w:rsidRPr="00954A19">
        <w:rPr>
          <w:b/>
          <w:szCs w:val="28"/>
        </w:rPr>
        <w:t>9</w:t>
      </w:r>
      <w:r w:rsidRPr="00954A19">
        <w:rPr>
          <w:szCs w:val="28"/>
        </w:rPr>
        <w:t xml:space="preserve"> млрд. грн., у тому числі з загального фонду – </w:t>
      </w:r>
      <w:r w:rsidRPr="00954A19">
        <w:rPr>
          <w:b/>
          <w:szCs w:val="28"/>
          <w:lang w:val="ru-RU"/>
        </w:rPr>
        <w:t xml:space="preserve">0,6 </w:t>
      </w:r>
      <w:r w:rsidRPr="00954A19">
        <w:rPr>
          <w:szCs w:val="28"/>
        </w:rPr>
        <w:t>млрд. гривень.</w:t>
      </w:r>
    </w:p>
    <w:p w:rsidR="006A52E8" w:rsidRPr="00954A19" w:rsidRDefault="006A52E8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8813F2" w:rsidRPr="00954A19" w:rsidRDefault="008813F2" w:rsidP="008813F2">
      <w:pPr>
        <w:pStyle w:val="2"/>
        <w:spacing w:after="60"/>
        <w:ind w:firstLine="720"/>
        <w:rPr>
          <w:b/>
          <w:szCs w:val="28"/>
        </w:rPr>
      </w:pPr>
      <w:r w:rsidRPr="00954A19">
        <w:rPr>
          <w:b/>
          <w:sz w:val="32"/>
          <w:szCs w:val="32"/>
          <w:u w:val="single"/>
        </w:rPr>
        <w:t>ФІНАНСУВАННЯ</w:t>
      </w:r>
    </w:p>
    <w:p w:rsidR="008813F2" w:rsidRPr="00954A19" w:rsidRDefault="008813F2" w:rsidP="008813F2">
      <w:pPr>
        <w:ind w:firstLine="567"/>
        <w:jc w:val="both"/>
        <w:rPr>
          <w:sz w:val="28"/>
        </w:rPr>
      </w:pPr>
      <w:r w:rsidRPr="00954A19">
        <w:rPr>
          <w:b/>
          <w:i/>
          <w:sz w:val="28"/>
        </w:rPr>
        <w:t>Зведений бюджет</w:t>
      </w:r>
      <w:r w:rsidRPr="00954A19">
        <w:rPr>
          <w:i/>
          <w:sz w:val="28"/>
        </w:rPr>
        <w:t xml:space="preserve"> за січень-червень 201</w:t>
      </w:r>
      <w:r w:rsidRPr="00954A19">
        <w:rPr>
          <w:i/>
          <w:sz w:val="28"/>
          <w:lang w:val="ru-RU"/>
        </w:rPr>
        <w:t>8</w:t>
      </w:r>
      <w:r w:rsidRPr="00954A19">
        <w:rPr>
          <w:i/>
          <w:sz w:val="28"/>
        </w:rPr>
        <w:t xml:space="preserve"> року виконано із профіцитом у сумі </w:t>
      </w:r>
      <w:r w:rsidRPr="00954A19">
        <w:rPr>
          <w:b/>
          <w:i/>
          <w:sz w:val="28"/>
          <w:lang w:val="ru-RU"/>
        </w:rPr>
        <w:t>10,4</w:t>
      </w:r>
      <w:r w:rsidRPr="00954A19">
        <w:rPr>
          <w:b/>
          <w:i/>
          <w:sz w:val="28"/>
        </w:rPr>
        <w:t> </w:t>
      </w:r>
      <w:r w:rsidRPr="00954A19">
        <w:rPr>
          <w:i/>
          <w:sz w:val="28"/>
        </w:rPr>
        <w:t>млрд. </w:t>
      </w:r>
      <w:r w:rsidRPr="00954A19">
        <w:rPr>
          <w:i/>
          <w:sz w:val="28"/>
          <w:szCs w:val="28"/>
        </w:rPr>
        <w:t>гривень</w:t>
      </w:r>
      <w:r w:rsidRPr="00954A19">
        <w:rPr>
          <w:i/>
          <w:sz w:val="28"/>
        </w:rPr>
        <w:t>.</w:t>
      </w:r>
    </w:p>
    <w:p w:rsidR="008813F2" w:rsidRPr="00954A19" w:rsidRDefault="008813F2" w:rsidP="008813F2">
      <w:pPr>
        <w:ind w:firstLine="567"/>
        <w:jc w:val="both"/>
        <w:rPr>
          <w:sz w:val="28"/>
        </w:rPr>
      </w:pPr>
      <w:r w:rsidRPr="00954A19">
        <w:rPr>
          <w:sz w:val="28"/>
        </w:rPr>
        <w:t xml:space="preserve">За січень–червень 2018 року </w:t>
      </w:r>
      <w:r w:rsidRPr="00954A19">
        <w:rPr>
          <w:b/>
          <w:sz w:val="28"/>
        </w:rPr>
        <w:t>державний бюджет</w:t>
      </w:r>
      <w:r w:rsidRPr="00954A19">
        <w:rPr>
          <w:sz w:val="28"/>
        </w:rPr>
        <w:t xml:space="preserve"> було виконано із дефіцитом у сумі </w:t>
      </w:r>
      <w:r w:rsidRPr="00954A19">
        <w:rPr>
          <w:b/>
          <w:sz w:val="28"/>
        </w:rPr>
        <w:t>9,8 </w:t>
      </w:r>
      <w:r w:rsidRPr="00954A19">
        <w:rPr>
          <w:sz w:val="28"/>
        </w:rPr>
        <w:t xml:space="preserve">млрд. грн., в т.ч. </w:t>
      </w:r>
      <w:r w:rsidRPr="00954A19">
        <w:rPr>
          <w:b/>
          <w:sz w:val="28"/>
        </w:rPr>
        <w:t>загальний фонд</w:t>
      </w:r>
      <w:r w:rsidRPr="00954A19">
        <w:rPr>
          <w:sz w:val="28"/>
        </w:rPr>
        <w:t xml:space="preserve"> – із дефіцитом у сумі </w:t>
      </w:r>
      <w:r w:rsidRPr="00954A19">
        <w:rPr>
          <w:b/>
          <w:sz w:val="28"/>
        </w:rPr>
        <w:t>13,0</w:t>
      </w:r>
      <w:r w:rsidRPr="00954A19">
        <w:rPr>
          <w:sz w:val="28"/>
        </w:rPr>
        <w:t xml:space="preserve"> млрд. грн. проти запланованого на цей період дефіциту у сумі </w:t>
      </w:r>
      <w:r w:rsidRPr="00954A19">
        <w:rPr>
          <w:b/>
          <w:sz w:val="28"/>
        </w:rPr>
        <w:t>39,6</w:t>
      </w:r>
      <w:r w:rsidRPr="00954A19">
        <w:rPr>
          <w:sz w:val="28"/>
        </w:rPr>
        <w:t> млрд. гривень.</w:t>
      </w:r>
    </w:p>
    <w:p w:rsidR="008813F2" w:rsidRPr="00954A19" w:rsidRDefault="008813F2" w:rsidP="008813F2">
      <w:pPr>
        <w:pStyle w:val="31"/>
        <w:ind w:firstLine="567"/>
        <w:rPr>
          <w:szCs w:val="28"/>
        </w:rPr>
      </w:pPr>
      <w:r w:rsidRPr="00954A19">
        <w:rPr>
          <w:szCs w:val="28"/>
        </w:rPr>
        <w:t>У січні–червні 201</w:t>
      </w:r>
      <w:r w:rsidRPr="00954A19">
        <w:rPr>
          <w:szCs w:val="28"/>
          <w:lang w:val="ru-RU"/>
        </w:rPr>
        <w:t>8 </w:t>
      </w:r>
      <w:r w:rsidRPr="00954A19">
        <w:rPr>
          <w:szCs w:val="28"/>
        </w:rPr>
        <w:t xml:space="preserve">року </w:t>
      </w:r>
      <w:r w:rsidRPr="00954A19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954A19">
        <w:rPr>
          <w:szCs w:val="28"/>
        </w:rPr>
        <w:t xml:space="preserve"> становило </w:t>
      </w:r>
      <w:r w:rsidRPr="00954A19">
        <w:rPr>
          <w:b/>
          <w:bCs/>
          <w:szCs w:val="28"/>
          <w:lang w:val="ru-RU"/>
        </w:rPr>
        <w:t>104,7</w:t>
      </w:r>
      <w:r w:rsidRPr="00954A19">
        <w:rPr>
          <w:b/>
          <w:bCs/>
          <w:szCs w:val="28"/>
        </w:rPr>
        <w:t> </w:t>
      </w:r>
      <w:r w:rsidRPr="00954A19">
        <w:rPr>
          <w:szCs w:val="28"/>
        </w:rPr>
        <w:t xml:space="preserve">млрд. гривень. Погашення внутрішнього боргу дорівнювало </w:t>
      </w:r>
      <w:r w:rsidRPr="00954A19">
        <w:rPr>
          <w:b/>
          <w:bCs/>
          <w:szCs w:val="28"/>
        </w:rPr>
        <w:t>8</w:t>
      </w:r>
      <w:r w:rsidR="00C16524">
        <w:rPr>
          <w:b/>
          <w:bCs/>
          <w:szCs w:val="28"/>
        </w:rPr>
        <w:t xml:space="preserve">1 </w:t>
      </w:r>
      <w:bookmarkStart w:id="0" w:name="_GoBack"/>
      <w:bookmarkEnd w:id="0"/>
      <w:r w:rsidRPr="00954A19">
        <w:rPr>
          <w:szCs w:val="28"/>
        </w:rPr>
        <w:t xml:space="preserve">млрд. грн., зовнішнього боргу – </w:t>
      </w:r>
      <w:r w:rsidRPr="00954A19">
        <w:rPr>
          <w:b/>
          <w:bCs/>
          <w:szCs w:val="28"/>
        </w:rPr>
        <w:t>23,8</w:t>
      </w:r>
      <w:r w:rsidRPr="00954A19">
        <w:rPr>
          <w:szCs w:val="28"/>
        </w:rPr>
        <w:t> млрд. гривень.</w:t>
      </w:r>
    </w:p>
    <w:p w:rsidR="008813F2" w:rsidRPr="00954A19" w:rsidRDefault="008813F2" w:rsidP="008813F2">
      <w:pPr>
        <w:pStyle w:val="31"/>
        <w:ind w:firstLine="567"/>
        <w:rPr>
          <w:szCs w:val="28"/>
        </w:rPr>
      </w:pPr>
      <w:r w:rsidRPr="00954A19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954A19">
        <w:rPr>
          <w:szCs w:val="28"/>
        </w:rPr>
        <w:t xml:space="preserve"> за січень-червень 2018 року були здійснені на </w:t>
      </w:r>
      <w:r w:rsidRPr="00954A19">
        <w:rPr>
          <w:i/>
          <w:szCs w:val="28"/>
        </w:rPr>
        <w:t>внутрішньому ринку</w:t>
      </w:r>
      <w:r w:rsidRPr="00954A19">
        <w:rPr>
          <w:szCs w:val="28"/>
        </w:rPr>
        <w:t xml:space="preserve"> в обсязі </w:t>
      </w:r>
      <w:r w:rsidRPr="00954A19">
        <w:rPr>
          <w:b/>
          <w:szCs w:val="28"/>
        </w:rPr>
        <w:t>84,1</w:t>
      </w:r>
      <w:r w:rsidRPr="00954A19">
        <w:rPr>
          <w:szCs w:val="28"/>
        </w:rPr>
        <w:t xml:space="preserve"> млрд. гривень. Від </w:t>
      </w:r>
      <w:r w:rsidRPr="00954A19">
        <w:rPr>
          <w:i/>
          <w:szCs w:val="28"/>
        </w:rPr>
        <w:t>зовнішніх джерел</w:t>
      </w:r>
      <w:r w:rsidRPr="00954A19">
        <w:rPr>
          <w:szCs w:val="28"/>
        </w:rPr>
        <w:t xml:space="preserve"> до спеціального фонду державного бюджету надійшло запозичень на суму </w:t>
      </w:r>
      <w:r w:rsidRPr="00954A19">
        <w:rPr>
          <w:b/>
          <w:szCs w:val="28"/>
        </w:rPr>
        <w:t>2,7</w:t>
      </w:r>
      <w:r w:rsidRPr="00954A19">
        <w:rPr>
          <w:szCs w:val="28"/>
        </w:rPr>
        <w:t> млрд. грн. на фінансування проектів від міжнародних фінансових організацій.</w:t>
      </w:r>
    </w:p>
    <w:p w:rsidR="008813F2" w:rsidRPr="009A1F40" w:rsidRDefault="008813F2" w:rsidP="008813F2">
      <w:pPr>
        <w:ind w:firstLine="539"/>
        <w:jc w:val="both"/>
        <w:rPr>
          <w:szCs w:val="28"/>
        </w:rPr>
      </w:pPr>
      <w:r w:rsidRPr="00954A19">
        <w:rPr>
          <w:sz w:val="28"/>
          <w:szCs w:val="28"/>
        </w:rPr>
        <w:t xml:space="preserve">Від </w:t>
      </w:r>
      <w:r w:rsidRPr="00954A19">
        <w:rPr>
          <w:b/>
          <w:i/>
          <w:sz w:val="28"/>
          <w:szCs w:val="28"/>
        </w:rPr>
        <w:t>приватизації державного майна</w:t>
      </w:r>
      <w:r w:rsidRPr="00954A19">
        <w:rPr>
          <w:sz w:val="28"/>
          <w:szCs w:val="28"/>
        </w:rPr>
        <w:t xml:space="preserve"> за січень–червень</w:t>
      </w:r>
      <w:r w:rsidRPr="00954A19">
        <w:rPr>
          <w:sz w:val="40"/>
          <w:szCs w:val="28"/>
        </w:rPr>
        <w:t xml:space="preserve"> </w:t>
      </w:r>
      <w:r w:rsidRPr="00954A19">
        <w:rPr>
          <w:sz w:val="28"/>
          <w:szCs w:val="28"/>
        </w:rPr>
        <w:t>201</w:t>
      </w:r>
      <w:r w:rsidRPr="00954A19">
        <w:rPr>
          <w:sz w:val="28"/>
          <w:szCs w:val="28"/>
          <w:lang w:val="ru-RU"/>
        </w:rPr>
        <w:t>8</w:t>
      </w:r>
      <w:r w:rsidRPr="00954A19">
        <w:rPr>
          <w:sz w:val="28"/>
          <w:szCs w:val="28"/>
        </w:rPr>
        <w:t xml:space="preserve"> року надійшло до державного бюджету </w:t>
      </w:r>
      <w:r w:rsidRPr="00954A19">
        <w:rPr>
          <w:b/>
          <w:sz w:val="28"/>
          <w:szCs w:val="28"/>
          <w:lang w:val="ru-RU"/>
        </w:rPr>
        <w:t>49,9</w:t>
      </w:r>
      <w:r w:rsidRPr="00954A19">
        <w:rPr>
          <w:b/>
          <w:sz w:val="28"/>
          <w:szCs w:val="28"/>
        </w:rPr>
        <w:t> </w:t>
      </w:r>
      <w:r w:rsidRPr="00954A19">
        <w:rPr>
          <w:sz w:val="28"/>
          <w:szCs w:val="28"/>
        </w:rPr>
        <w:t>млн. гривень.</w:t>
      </w:r>
    </w:p>
    <w:p w:rsidR="00892C98" w:rsidRPr="009A1F40" w:rsidRDefault="00892C98" w:rsidP="00892C98">
      <w:pPr>
        <w:ind w:firstLine="539"/>
        <w:jc w:val="both"/>
        <w:rPr>
          <w:szCs w:val="28"/>
        </w:rPr>
      </w:pPr>
    </w:p>
    <w:p w:rsidR="00484086" w:rsidRPr="009A1F40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9A1F4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54D" w:rsidRDefault="00DC254D">
      <w:r>
        <w:separator/>
      </w:r>
    </w:p>
  </w:endnote>
  <w:endnote w:type="continuationSeparator" w:id="0">
    <w:p w:rsidR="00DC254D" w:rsidRDefault="00DC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C16524">
          <w:rPr>
            <w:noProof/>
            <w:sz w:val="22"/>
          </w:rPr>
          <w:t>5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54D" w:rsidRDefault="00DC254D">
      <w:r>
        <w:separator/>
      </w:r>
    </w:p>
  </w:footnote>
  <w:footnote w:type="continuationSeparator" w:id="0">
    <w:p w:rsidR="00DC254D" w:rsidRDefault="00DC2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3661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5454"/>
    <w:rsid w:val="00645808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5B1E"/>
    <w:rsid w:val="00A95ED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51AB"/>
    <w:rsid w:val="00D17D33"/>
    <w:rsid w:val="00D21DC1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C9ECA6"/>
  <w15:docId w15:val="{DE2010CC-B387-4570-9E61-A86ADDFA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7844-2144-4519-80EF-9251F9DE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31814E30</Template>
  <TotalTime>1278</TotalTime>
  <Pages>5</Pages>
  <Words>7180</Words>
  <Characters>4093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58</cp:revision>
  <cp:lastPrinted>2018-07-26T07:28:00Z</cp:lastPrinted>
  <dcterms:created xsi:type="dcterms:W3CDTF">2018-05-07T09:32:00Z</dcterms:created>
  <dcterms:modified xsi:type="dcterms:W3CDTF">2018-07-30T09:41:00Z</dcterms:modified>
</cp:coreProperties>
</file>